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5FBBD0B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0350696"/>
      <w:bookmarkEnd w:id="0"/>
      <w:r w:rsidRPr="00CE0424">
        <w:t>3</w:t>
      </w:r>
      <w:bookmarkStart w:id="1" w:name="_Ref110851541"/>
      <w:bookmarkEnd w:id="1"/>
      <w:r w:rsidRPr="00CE0424">
        <w:t>GPP TSG-RAN WG</w:t>
      </w:r>
      <w:r w:rsidR="00F20F5C">
        <w:t>2</w:t>
      </w:r>
      <w:r w:rsidRPr="00CE0424">
        <w:t xml:space="preserve"> </w:t>
      </w:r>
      <w:r w:rsidR="002E58DF">
        <w:t xml:space="preserve">Meeting </w:t>
      </w:r>
      <w:r w:rsidRPr="00CE0424">
        <w:t>#</w:t>
      </w:r>
      <w:r w:rsidR="0041202E">
        <w:t>12</w:t>
      </w:r>
      <w:r w:rsidR="00D141D3">
        <w:t>3</w:t>
      </w:r>
      <w:r w:rsidR="005A77EA">
        <w:t>-bis</w:t>
      </w:r>
      <w:r w:rsidRPr="00CE0424">
        <w:tab/>
      </w:r>
      <w:r w:rsidR="00091557" w:rsidRPr="005324D2">
        <w:rPr>
          <w:sz w:val="32"/>
          <w:szCs w:val="32"/>
        </w:rPr>
        <w:t>R2-</w:t>
      </w:r>
      <w:r w:rsidR="00F41886" w:rsidRPr="00F41886">
        <w:rPr>
          <w:sz w:val="32"/>
          <w:szCs w:val="32"/>
        </w:rPr>
        <w:t>2311606</w:t>
      </w:r>
    </w:p>
    <w:p w14:paraId="0DEF01D1" w14:textId="6343AB9E" w:rsidR="00E90E49" w:rsidRPr="00CE0424" w:rsidRDefault="005A77EA" w:rsidP="00311702">
      <w:pPr>
        <w:pStyle w:val="3GPPHeader"/>
      </w:pPr>
      <w:r>
        <w:t>Xiamen</w:t>
      </w:r>
      <w:r w:rsidR="0041202E">
        <w:t>,</w:t>
      </w:r>
      <w:r w:rsidR="002E58DF">
        <w:t xml:space="preserve"> </w:t>
      </w:r>
      <w:r>
        <w:t>China</w:t>
      </w:r>
      <w:r w:rsidR="002E58DF">
        <w:t>,</w:t>
      </w:r>
      <w:r w:rsidR="0041202E">
        <w:t xml:space="preserve"> </w:t>
      </w:r>
      <w:r>
        <w:t>9</w:t>
      </w:r>
      <w:r w:rsidRPr="005A77EA">
        <w:rPr>
          <w:vertAlign w:val="superscript"/>
        </w:rPr>
        <w:t>th</w:t>
      </w:r>
      <w:r w:rsidR="00F220D6">
        <w:t xml:space="preserve"> </w:t>
      </w:r>
      <w:r w:rsidR="005324D2">
        <w:t xml:space="preserve">– </w:t>
      </w:r>
      <w:r>
        <w:t>13</w:t>
      </w:r>
      <w:r w:rsidR="00A16544">
        <w:rPr>
          <w:vertAlign w:val="superscript"/>
        </w:rPr>
        <w:t>th</w:t>
      </w:r>
      <w:r w:rsidR="00F220D6">
        <w:t xml:space="preserve"> </w:t>
      </w:r>
      <w:r>
        <w:t>October</w:t>
      </w:r>
      <w:r w:rsidR="005324D2">
        <w:t xml:space="preserve"> </w:t>
      </w:r>
      <w:r w:rsidR="007D4180">
        <w:t>202</w:t>
      </w:r>
      <w:r w:rsidR="00F220D6">
        <w:t>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514D352F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59054A">
        <w:rPr>
          <w:sz w:val="22"/>
          <w:szCs w:val="22"/>
        </w:rPr>
        <w:t>7.</w:t>
      </w:r>
      <w:r w:rsidR="00A3456F">
        <w:rPr>
          <w:sz w:val="22"/>
          <w:szCs w:val="22"/>
        </w:rPr>
        <w:t>4.1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7023FA4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E58DF">
        <w:rPr>
          <w:sz w:val="22"/>
          <w:szCs w:val="22"/>
        </w:rPr>
        <w:t>RRC open issues list for LTM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E2F65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61C5519F" w14:textId="5983F7FF" w:rsidR="00713CB7" w:rsidRDefault="00230D18" w:rsidP="002E58DF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7F9A131" w14:textId="2EB238A0" w:rsidR="002E2F65" w:rsidRDefault="002E58DF" w:rsidP="00CE0424">
      <w:pPr>
        <w:pStyle w:val="BodyText"/>
      </w:pPr>
      <w:r>
        <w:t xml:space="preserve">This contribution is to provide a list of remaining open issues to be addressed </w:t>
      </w:r>
      <w:proofErr w:type="gramStart"/>
      <w:r>
        <w:t>in order to</w:t>
      </w:r>
      <w:proofErr w:type="gramEnd"/>
      <w:r>
        <w:t xml:space="preserve"> complete the RRC CR for LTM</w:t>
      </w:r>
      <w:r w:rsidR="00A95C62">
        <w:t>.</w:t>
      </w:r>
    </w:p>
    <w:p w14:paraId="59E13DC4" w14:textId="794EE4D5" w:rsidR="004000E8" w:rsidRPr="00CE0424" w:rsidRDefault="00230D18" w:rsidP="00CE0424">
      <w:pPr>
        <w:pStyle w:val="Heading1"/>
      </w:pPr>
      <w:bookmarkStart w:id="2" w:name="_Ref178064866"/>
      <w:r>
        <w:t>2</w:t>
      </w:r>
      <w:r>
        <w:tab/>
      </w:r>
      <w:bookmarkEnd w:id="2"/>
      <w:r w:rsidR="000A1989">
        <w:t>Open issue list (divided by TS sections)</w:t>
      </w:r>
    </w:p>
    <w:p w14:paraId="0FE1ED1F" w14:textId="5219BCE1" w:rsidR="0028312B" w:rsidRDefault="00E96A66" w:rsidP="00E96A66">
      <w:pPr>
        <w:pStyle w:val="Heading2"/>
      </w:pPr>
      <w:r w:rsidRPr="00E96A66">
        <w:t>5.3.5.2</w:t>
      </w:r>
      <w:r w:rsidRPr="00E96A66">
        <w:tab/>
        <w:t>Initiation</w:t>
      </w:r>
      <w:r w:rsidR="00BA3A01">
        <w:t xml:space="preserve"> (RRC reconfiguration)</w:t>
      </w:r>
    </w:p>
    <w:p w14:paraId="5DF2F7CE" w14:textId="77777777" w:rsidR="00BA2770" w:rsidRDefault="00BA2770" w:rsidP="00BA2770">
      <w:pPr>
        <w:pStyle w:val="EditorsNote"/>
        <w:rPr>
          <w:i/>
          <w:iCs/>
        </w:rPr>
      </w:pPr>
      <w:r w:rsidRPr="00EB79BF">
        <w:rPr>
          <w:i/>
          <w:iCs/>
        </w:rPr>
        <w:t xml:space="preserve">Editor’s Note: FFS on whether </w:t>
      </w:r>
      <w:proofErr w:type="spellStart"/>
      <w:r w:rsidRPr="00EB79BF">
        <w:rPr>
          <w:i/>
          <w:iCs/>
        </w:rPr>
        <w:t>ltm-CandidateConfig</w:t>
      </w:r>
      <w:proofErr w:type="spellEnd"/>
      <w:r w:rsidRPr="00EB79BF">
        <w:rPr>
          <w:i/>
          <w:iCs/>
        </w:rPr>
        <w:t xml:space="preserve"> applies also for the case of MBS or IAB.</w:t>
      </w:r>
    </w:p>
    <w:p w14:paraId="6C416D8C" w14:textId="77777777" w:rsidR="00835314" w:rsidRDefault="00835314" w:rsidP="00835314">
      <w:pPr>
        <w:pStyle w:val="Heading2"/>
        <w:rPr>
          <w:rFonts w:eastAsia="MS Mincho"/>
        </w:rPr>
      </w:pPr>
      <w:r>
        <w:rPr>
          <w:rFonts w:eastAsia="MS Mincho"/>
        </w:rPr>
        <w:t>5.3.</w:t>
      </w:r>
      <w:proofErr w:type="gramStart"/>
      <w:r>
        <w:rPr>
          <w:rFonts w:eastAsia="MS Mincho"/>
        </w:rPr>
        <w:t>5.x.</w:t>
      </w:r>
      <w:proofErr w:type="gramEnd"/>
      <w:r>
        <w:rPr>
          <w:rFonts w:eastAsia="MS Mincho"/>
        </w:rPr>
        <w:t>1</w:t>
      </w:r>
      <w:r>
        <w:rPr>
          <w:rFonts w:eastAsia="MS Mincho"/>
        </w:rPr>
        <w:tab/>
        <w:t>General</w:t>
      </w:r>
    </w:p>
    <w:p w14:paraId="02A82BCC" w14:textId="77777777" w:rsidR="00DF3899" w:rsidRDefault="00DF3899" w:rsidP="00472F82">
      <w:pPr>
        <w:pStyle w:val="Heading2"/>
        <w:rPr>
          <w:rFonts w:ascii="Times New Roman" w:eastAsia="MS Mincho" w:hAnsi="Times New Roman"/>
          <w:i/>
          <w:iCs/>
          <w:color w:val="FF0000"/>
          <w:sz w:val="20"/>
          <w:lang w:val="x-none" w:eastAsia="x-none"/>
        </w:rPr>
      </w:pPr>
      <w:r w:rsidRPr="00DF3899">
        <w:rPr>
          <w:rFonts w:ascii="Times New Roman" w:eastAsia="MS Mincho" w:hAnsi="Times New Roman"/>
          <w:i/>
          <w:iCs/>
          <w:color w:val="FF0000"/>
          <w:sz w:val="20"/>
          <w:lang w:val="x-none" w:eastAsia="x-none"/>
        </w:rPr>
        <w:t xml:space="preserve">Editor’s Note: FFS whether LTM can be configured in the </w:t>
      </w:r>
      <w:proofErr w:type="spellStart"/>
      <w:r w:rsidRPr="00DF3899">
        <w:rPr>
          <w:rFonts w:ascii="Times New Roman" w:eastAsia="MS Mincho" w:hAnsi="Times New Roman"/>
          <w:i/>
          <w:iCs/>
          <w:color w:val="FF0000"/>
          <w:sz w:val="20"/>
          <w:lang w:val="x-none" w:eastAsia="x-none"/>
        </w:rPr>
        <w:t>RRCResume</w:t>
      </w:r>
      <w:proofErr w:type="spellEnd"/>
      <w:r w:rsidRPr="00DF3899">
        <w:rPr>
          <w:rFonts w:ascii="Times New Roman" w:eastAsia="MS Mincho" w:hAnsi="Times New Roman"/>
          <w:i/>
          <w:iCs/>
          <w:color w:val="FF0000"/>
          <w:sz w:val="20"/>
          <w:lang w:val="x-none" w:eastAsia="x-none"/>
        </w:rPr>
        <w:t xml:space="preserve"> message.</w:t>
      </w:r>
    </w:p>
    <w:p w14:paraId="5ADD33A9" w14:textId="6808ABCD" w:rsidR="00646716" w:rsidRDefault="00646716" w:rsidP="00646716">
      <w:pPr>
        <w:pStyle w:val="Heading2"/>
        <w:rPr>
          <w:rFonts w:eastAsia="MS Mincho"/>
        </w:rPr>
      </w:pPr>
      <w:r>
        <w:rPr>
          <w:rFonts w:eastAsia="MS Mincho"/>
        </w:rPr>
        <w:t>5.3.</w:t>
      </w:r>
      <w:proofErr w:type="gramStart"/>
      <w:r>
        <w:rPr>
          <w:rFonts w:eastAsia="MS Mincho"/>
        </w:rPr>
        <w:t>5.x.</w:t>
      </w:r>
      <w:proofErr w:type="gramEnd"/>
      <w:r>
        <w:rPr>
          <w:rFonts w:eastAsia="MS Mincho"/>
        </w:rPr>
        <w:t>6</w:t>
      </w:r>
      <w:r>
        <w:rPr>
          <w:rFonts w:eastAsia="MS Mincho"/>
        </w:rPr>
        <w:tab/>
      </w:r>
      <w:r w:rsidR="00ED16BB">
        <w:rPr>
          <w:rFonts w:eastAsia="MS Mincho"/>
        </w:rPr>
        <w:t>LTM cell switch execution</w:t>
      </w:r>
    </w:p>
    <w:p w14:paraId="1043ADDA" w14:textId="2F16A1D6" w:rsidR="00ED16BB" w:rsidRPr="00872D61" w:rsidRDefault="00ED16BB" w:rsidP="00646716">
      <w:pPr>
        <w:rPr>
          <w:rFonts w:eastAsia="MS Mincho"/>
          <w:i/>
          <w:iCs/>
          <w:color w:val="FF0000"/>
          <w:lang w:val="x-none" w:eastAsia="x-none"/>
        </w:rPr>
      </w:pPr>
      <w:r w:rsidRPr="00ED16BB">
        <w:rPr>
          <w:rFonts w:eastAsia="MS Mincho"/>
          <w:i/>
          <w:iCs/>
          <w:color w:val="FF0000"/>
          <w:lang w:val="x-none" w:eastAsia="x-none"/>
        </w:rPr>
        <w:t>Editor’s Note: FFS when the UE needs to perform the UE-based TA measurements (e.g., upon execution or configuration)</w:t>
      </w:r>
    </w:p>
    <w:p w14:paraId="693AAF8C" w14:textId="37D1A1B7" w:rsidR="00C63554" w:rsidRDefault="00C63554" w:rsidP="00C63554">
      <w:pPr>
        <w:pStyle w:val="Heading2"/>
        <w:rPr>
          <w:rFonts w:eastAsia="MS Mincho"/>
        </w:rPr>
      </w:pPr>
      <w:r w:rsidRPr="00F43A82">
        <w:rPr>
          <w:rFonts w:eastAsia="MS Mincho"/>
        </w:rPr>
        <w:t>5.3.</w:t>
      </w:r>
      <w:r w:rsidR="00872D61">
        <w:rPr>
          <w:rFonts w:eastAsia="MS Mincho"/>
        </w:rPr>
        <w:t>7.3</w:t>
      </w:r>
      <w:r w:rsidRPr="00F43A82">
        <w:rPr>
          <w:rFonts w:eastAsia="MS Mincho"/>
        </w:rPr>
        <w:tab/>
      </w:r>
      <w:r w:rsidR="00101E61" w:rsidRPr="00101E61">
        <w:rPr>
          <w:rFonts w:eastAsia="MS Mincho"/>
        </w:rPr>
        <w:t xml:space="preserve">Actions following cell selection while T311 is </w:t>
      </w:r>
      <w:proofErr w:type="gramStart"/>
      <w:r w:rsidR="00101E61" w:rsidRPr="00101E61">
        <w:rPr>
          <w:rFonts w:eastAsia="MS Mincho"/>
        </w:rPr>
        <w:t>running</w:t>
      </w:r>
      <w:proofErr w:type="gramEnd"/>
    </w:p>
    <w:p w14:paraId="4E65B4C0" w14:textId="18C55092" w:rsidR="00882213" w:rsidRPr="00882213" w:rsidRDefault="00882213" w:rsidP="00882213">
      <w:pPr>
        <w:pStyle w:val="EditorsNote"/>
        <w:rPr>
          <w:i/>
          <w:iCs/>
        </w:rPr>
      </w:pPr>
      <w:r w:rsidRPr="00BC5DAA">
        <w:rPr>
          <w:i/>
          <w:iCs/>
        </w:rPr>
        <w:t>Editor’s Note: FFS about the co-</w:t>
      </w:r>
      <w:proofErr w:type="spellStart"/>
      <w:r w:rsidRPr="00BC5DAA">
        <w:rPr>
          <w:i/>
          <w:iCs/>
        </w:rPr>
        <w:t>existance</w:t>
      </w:r>
      <w:proofErr w:type="spellEnd"/>
      <w:r w:rsidRPr="00BC5DAA">
        <w:rPr>
          <w:i/>
          <w:iCs/>
        </w:rPr>
        <w:t xml:space="preserve"> of LTM and CHO.</w:t>
      </w:r>
      <w:r>
        <w:rPr>
          <w:i/>
          <w:iCs/>
        </w:rPr>
        <w:t>.</w:t>
      </w:r>
    </w:p>
    <w:p w14:paraId="3BBD31A7" w14:textId="675D57D8" w:rsidR="00540604" w:rsidRDefault="00540604" w:rsidP="00540604">
      <w:pPr>
        <w:pStyle w:val="Heading2"/>
      </w:pPr>
      <w:r w:rsidRPr="00F43A82">
        <w:t>6.3.2</w:t>
      </w:r>
      <w:r w:rsidRPr="00F43A82">
        <w:tab/>
        <w:t>Radio resource control information elements</w:t>
      </w:r>
    </w:p>
    <w:p w14:paraId="50E01F6C" w14:textId="16019C1D" w:rsidR="00D53610" w:rsidRDefault="008C7F4B" w:rsidP="00D53610">
      <w:pPr>
        <w:pStyle w:val="EditorsNote"/>
        <w:rPr>
          <w:i/>
          <w:iCs/>
        </w:rPr>
      </w:pPr>
      <w:r w:rsidRPr="008C7F4B">
        <w:rPr>
          <w:i/>
          <w:iCs/>
        </w:rPr>
        <w:t>Editor’s Note: FFS whether we need to indicate a BWP for the early TCI activation</w:t>
      </w:r>
      <w:r w:rsidR="00D53610" w:rsidRPr="00596B1B">
        <w:rPr>
          <w:i/>
          <w:iCs/>
        </w:rPr>
        <w:t>.</w:t>
      </w:r>
    </w:p>
    <w:p w14:paraId="46E82E79" w14:textId="31C17C76" w:rsidR="00B97C14" w:rsidRPr="00B97C14" w:rsidRDefault="00B97C14" w:rsidP="00B97C14">
      <w:pPr>
        <w:pStyle w:val="EditorsNote"/>
        <w:rPr>
          <w:i/>
          <w:iCs/>
        </w:rPr>
      </w:pPr>
      <w:r w:rsidRPr="00B97C14">
        <w:rPr>
          <w:i/>
          <w:iCs/>
        </w:rPr>
        <w:t>Editor’s Note: FFS whether the values of timer T304 should be extended for LTM.</w:t>
      </w:r>
    </w:p>
    <w:p w14:paraId="479ABB4D" w14:textId="77777777" w:rsidR="00353985" w:rsidRDefault="00353985" w:rsidP="00B97C14">
      <w:pPr>
        <w:pStyle w:val="EditorsNote"/>
        <w:rPr>
          <w:i/>
          <w:iCs/>
        </w:rPr>
      </w:pPr>
      <w:r w:rsidRPr="00353985">
        <w:rPr>
          <w:i/>
          <w:iCs/>
        </w:rPr>
        <w:t>Editor’s Note: FFS whether ltm-EarlyUL-SyncConfig-r18 is a single configuration or a list of EarlyUL-SyncConfig-r18.</w:t>
      </w:r>
    </w:p>
    <w:p w14:paraId="60A4454A" w14:textId="09C437BB" w:rsidR="003208F9" w:rsidRDefault="003208F9" w:rsidP="00B97C14">
      <w:pPr>
        <w:pStyle w:val="EditorsNote"/>
        <w:rPr>
          <w:i/>
          <w:iCs/>
        </w:rPr>
      </w:pPr>
      <w:r w:rsidRPr="003208F9">
        <w:rPr>
          <w:i/>
          <w:iCs/>
        </w:rPr>
        <w:t>Editor’s Note: FFS is power-related parameters should be part of the CG-LTM-Configuration IE.</w:t>
      </w:r>
    </w:p>
    <w:p w14:paraId="57130716" w14:textId="21D491B5" w:rsidR="00BB0DE6" w:rsidRDefault="001D48BA" w:rsidP="00623379">
      <w:pPr>
        <w:pStyle w:val="Heading1"/>
      </w:pPr>
      <w:r>
        <w:lastRenderedPageBreak/>
        <w:t>3</w:t>
      </w:r>
      <w:r>
        <w:tab/>
      </w:r>
      <w:r w:rsidR="00C01F33" w:rsidRPr="00CE0424">
        <w:t>Conclusion</w:t>
      </w:r>
    </w:p>
    <w:p w14:paraId="4DC87846" w14:textId="614BD0DE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07E5FE4" w14:textId="451516F0" w:rsidR="00CE1474" w:rsidRPr="00623379" w:rsidRDefault="006E1C82" w:rsidP="00623379">
      <w:pPr>
        <w:pStyle w:val="Proposal"/>
        <w:rPr>
          <w:rFonts w:eastAsiaTheme="minorEastAsia"/>
        </w:rPr>
      </w:pPr>
      <w:r w:rsidRPr="00623379">
        <w:fldChar w:fldCharType="begin"/>
      </w:r>
      <w:r w:rsidRPr="00623379">
        <w:instrText xml:space="preserve"> TOC \n \h \z \t "Proposal" \c </w:instrText>
      </w:r>
      <w:r w:rsidRPr="00623379">
        <w:fldChar w:fldCharType="separate"/>
      </w:r>
      <w:r w:rsidR="00623379" w:rsidRPr="00623379">
        <w:t>RAN2 to resolve the following Editor's node in order to complete the RRC CR for LTM</w:t>
      </w:r>
    </w:p>
    <w:p w14:paraId="48B27773" w14:textId="2B317F6D" w:rsidR="008E065E" w:rsidRPr="00CE0424" w:rsidRDefault="006E1C82" w:rsidP="00623379">
      <w:pPr>
        <w:pStyle w:val="Proposal"/>
        <w:numPr>
          <w:ilvl w:val="0"/>
          <w:numId w:val="0"/>
        </w:numPr>
      </w:pPr>
      <w:r w:rsidRPr="00623379">
        <w:fldChar w:fldCharType="end"/>
      </w:r>
    </w:p>
    <w:p w14:paraId="7BD5CFC3" w14:textId="7E33FF46" w:rsidR="00F507D1" w:rsidRPr="00CE0424" w:rsidRDefault="001D48BA" w:rsidP="00CE0424">
      <w:pPr>
        <w:pStyle w:val="Heading1"/>
      </w:pPr>
      <w:bookmarkStart w:id="3" w:name="_In-sequence_SDU_delivery"/>
      <w:bookmarkEnd w:id="3"/>
      <w:r>
        <w:t>4</w:t>
      </w:r>
      <w:r>
        <w:tab/>
      </w:r>
      <w:r w:rsidR="00F507D1" w:rsidRPr="00CE0424">
        <w:t>References</w:t>
      </w:r>
    </w:p>
    <w:p w14:paraId="1FACEB8D" w14:textId="57C25FB9" w:rsidR="00B9153F" w:rsidRDefault="008C77DA" w:rsidP="00623379">
      <w:pPr>
        <w:pStyle w:val="Reference"/>
      </w:pPr>
      <w:r w:rsidRPr="001215EF">
        <w:t>R2-2</w:t>
      </w:r>
      <w:r w:rsidR="00623379">
        <w:t>3</w:t>
      </w:r>
      <w:r w:rsidR="00A3456F">
        <w:t>1</w:t>
      </w:r>
      <w:r w:rsidR="006C53E9">
        <w:t>1604</w:t>
      </w:r>
      <w:r>
        <w:t xml:space="preserve">, </w:t>
      </w:r>
      <w:r w:rsidR="00623379">
        <w:t>RRC running CR</w:t>
      </w:r>
      <w:r w:rsidRPr="0051348E">
        <w:t xml:space="preserve"> for LTM</w:t>
      </w:r>
      <w:r>
        <w:t>,</w:t>
      </w:r>
      <w:r w:rsidRPr="0051348E">
        <w:t xml:space="preserve"> </w:t>
      </w:r>
      <w:r>
        <w:t xml:space="preserve">Ericsson, </w:t>
      </w:r>
      <w:r w:rsidRPr="004551F6">
        <w:t>3GPP TSG-RAN WG2#12</w:t>
      </w:r>
      <w:r w:rsidR="00D53610">
        <w:t>3</w:t>
      </w:r>
      <w:r w:rsidR="00643717">
        <w:t>-bis</w:t>
      </w:r>
      <w:r>
        <w:t xml:space="preserve">, </w:t>
      </w:r>
      <w:r w:rsidR="00643717">
        <w:t>Xiamen</w:t>
      </w:r>
      <w:r w:rsidRPr="00501535">
        <w:t xml:space="preserve">, </w:t>
      </w:r>
      <w:r w:rsidR="00643717">
        <w:t>China</w:t>
      </w:r>
      <w:r w:rsidRPr="00501535">
        <w:t xml:space="preserve">, </w:t>
      </w:r>
      <w:r w:rsidR="00643717">
        <w:t xml:space="preserve"> October</w:t>
      </w:r>
      <w:r w:rsidRPr="00501535">
        <w:t xml:space="preserve"> 202</w:t>
      </w:r>
      <w:r w:rsidR="00623379">
        <w:t>3.</w:t>
      </w:r>
    </w:p>
    <w:sectPr w:rsidR="00B9153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AEF9F" w14:textId="77777777" w:rsidR="00C748C0" w:rsidRDefault="00C748C0">
      <w:r>
        <w:separator/>
      </w:r>
    </w:p>
  </w:endnote>
  <w:endnote w:type="continuationSeparator" w:id="0">
    <w:p w14:paraId="5D09FD10" w14:textId="77777777" w:rsidR="00C748C0" w:rsidRDefault="00C748C0">
      <w:r>
        <w:continuationSeparator/>
      </w:r>
    </w:p>
  </w:endnote>
  <w:endnote w:type="continuationNotice" w:id="1">
    <w:p w14:paraId="66D4D05C" w14:textId="77777777" w:rsidR="00C748C0" w:rsidRDefault="00C748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E8A81" w14:textId="77777777" w:rsidR="00C748C0" w:rsidRDefault="00C748C0">
      <w:r>
        <w:separator/>
      </w:r>
    </w:p>
  </w:footnote>
  <w:footnote w:type="continuationSeparator" w:id="0">
    <w:p w14:paraId="75035D88" w14:textId="77777777" w:rsidR="00C748C0" w:rsidRDefault="00C748C0">
      <w:r>
        <w:continuationSeparator/>
      </w:r>
    </w:p>
  </w:footnote>
  <w:footnote w:type="continuationNotice" w:id="1">
    <w:p w14:paraId="2A2266F8" w14:textId="77777777" w:rsidR="00C748C0" w:rsidRDefault="00C748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73E6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C0D1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394438A8"/>
    <w:lvl w:ilvl="0" w:tplc="EB8E2D1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8090017">
      <w:start w:val="1"/>
      <w:numFmt w:val="lowerLetter"/>
      <w:lvlText w:val="%2)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D5070FA"/>
    <w:lvl w:ilvl="0" w:tplc="B7AAAA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0228306">
    <w:abstractNumId w:val="8"/>
  </w:num>
  <w:num w:numId="2" w16cid:durableId="2099254774">
    <w:abstractNumId w:val="7"/>
  </w:num>
  <w:num w:numId="3" w16cid:durableId="24252604">
    <w:abstractNumId w:val="2"/>
  </w:num>
  <w:num w:numId="4" w16cid:durableId="451290491">
    <w:abstractNumId w:val="9"/>
  </w:num>
  <w:num w:numId="5" w16cid:durableId="516503681">
    <w:abstractNumId w:val="10"/>
  </w:num>
  <w:num w:numId="6" w16cid:durableId="135147408">
    <w:abstractNumId w:val="11"/>
  </w:num>
  <w:num w:numId="7" w16cid:durableId="488986884">
    <w:abstractNumId w:val="4"/>
  </w:num>
  <w:num w:numId="8" w16cid:durableId="2048292528">
    <w:abstractNumId w:val="5"/>
  </w:num>
  <w:num w:numId="9" w16cid:durableId="1978290720">
    <w:abstractNumId w:val="3"/>
  </w:num>
  <w:num w:numId="10" w16cid:durableId="2099983234">
    <w:abstractNumId w:val="14"/>
  </w:num>
  <w:num w:numId="11" w16cid:durableId="1025642745">
    <w:abstractNumId w:val="6"/>
  </w:num>
  <w:num w:numId="12" w16cid:durableId="1670979534">
    <w:abstractNumId w:val="12"/>
  </w:num>
  <w:num w:numId="13" w16cid:durableId="815030309">
    <w:abstractNumId w:val="13"/>
  </w:num>
  <w:num w:numId="14" w16cid:durableId="537545131">
    <w:abstractNumId w:val="0"/>
  </w:num>
  <w:num w:numId="15" w16cid:durableId="1707480918">
    <w:abstractNumId w:val="1"/>
  </w:num>
  <w:num w:numId="16" w16cid:durableId="2069527313">
    <w:abstractNumId w:val="0"/>
  </w:num>
  <w:num w:numId="17" w16cid:durableId="1519274983">
    <w:abstractNumId w:val="1"/>
  </w:num>
  <w:num w:numId="18" w16cid:durableId="884954018">
    <w:abstractNumId w:val="0"/>
  </w:num>
  <w:num w:numId="19" w16cid:durableId="967204236">
    <w:abstractNumId w:val="1"/>
  </w:num>
  <w:num w:numId="20" w16cid:durableId="1327783400">
    <w:abstractNumId w:val="0"/>
  </w:num>
  <w:num w:numId="21" w16cid:durableId="808592091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CBE"/>
    <w:rsid w:val="00001BE5"/>
    <w:rsid w:val="00001FA8"/>
    <w:rsid w:val="00002697"/>
    <w:rsid w:val="00002A37"/>
    <w:rsid w:val="0000355F"/>
    <w:rsid w:val="00003E93"/>
    <w:rsid w:val="00004705"/>
    <w:rsid w:val="00004A83"/>
    <w:rsid w:val="00004E11"/>
    <w:rsid w:val="0000564C"/>
    <w:rsid w:val="0000621C"/>
    <w:rsid w:val="00006446"/>
    <w:rsid w:val="00006896"/>
    <w:rsid w:val="00006C9C"/>
    <w:rsid w:val="00006DED"/>
    <w:rsid w:val="00007CDC"/>
    <w:rsid w:val="00007EEE"/>
    <w:rsid w:val="00007F41"/>
    <w:rsid w:val="00011B28"/>
    <w:rsid w:val="00011DDD"/>
    <w:rsid w:val="000122DE"/>
    <w:rsid w:val="000129DD"/>
    <w:rsid w:val="000136D6"/>
    <w:rsid w:val="00014355"/>
    <w:rsid w:val="000150CA"/>
    <w:rsid w:val="00015331"/>
    <w:rsid w:val="00015360"/>
    <w:rsid w:val="0001550C"/>
    <w:rsid w:val="00015D15"/>
    <w:rsid w:val="00016658"/>
    <w:rsid w:val="00016F97"/>
    <w:rsid w:val="00017AF5"/>
    <w:rsid w:val="000204B9"/>
    <w:rsid w:val="00020C4F"/>
    <w:rsid w:val="00020DAF"/>
    <w:rsid w:val="00020F09"/>
    <w:rsid w:val="000216D3"/>
    <w:rsid w:val="00022DBA"/>
    <w:rsid w:val="00022DF4"/>
    <w:rsid w:val="00023A21"/>
    <w:rsid w:val="00023FFE"/>
    <w:rsid w:val="000249BE"/>
    <w:rsid w:val="00025382"/>
    <w:rsid w:val="0002564D"/>
    <w:rsid w:val="00025D5B"/>
    <w:rsid w:val="00025E40"/>
    <w:rsid w:val="00025ECA"/>
    <w:rsid w:val="00026284"/>
    <w:rsid w:val="000264FF"/>
    <w:rsid w:val="00027B8F"/>
    <w:rsid w:val="0003065B"/>
    <w:rsid w:val="000309ED"/>
    <w:rsid w:val="00030CC9"/>
    <w:rsid w:val="000316E9"/>
    <w:rsid w:val="00031DDE"/>
    <w:rsid w:val="000321ED"/>
    <w:rsid w:val="00032266"/>
    <w:rsid w:val="000325B8"/>
    <w:rsid w:val="00032863"/>
    <w:rsid w:val="00032870"/>
    <w:rsid w:val="0003302A"/>
    <w:rsid w:val="00033FF3"/>
    <w:rsid w:val="000340C0"/>
    <w:rsid w:val="000343B5"/>
    <w:rsid w:val="00034905"/>
    <w:rsid w:val="00034C15"/>
    <w:rsid w:val="00036934"/>
    <w:rsid w:val="00036BA1"/>
    <w:rsid w:val="00036BE3"/>
    <w:rsid w:val="00036E64"/>
    <w:rsid w:val="000379F6"/>
    <w:rsid w:val="00037AA3"/>
    <w:rsid w:val="0004027F"/>
    <w:rsid w:val="00041281"/>
    <w:rsid w:val="000417A8"/>
    <w:rsid w:val="000419BB"/>
    <w:rsid w:val="00041A35"/>
    <w:rsid w:val="000422E2"/>
    <w:rsid w:val="0004235F"/>
    <w:rsid w:val="0004271E"/>
    <w:rsid w:val="00042AA0"/>
    <w:rsid w:val="00042DEF"/>
    <w:rsid w:val="00042F22"/>
    <w:rsid w:val="000437C1"/>
    <w:rsid w:val="00043833"/>
    <w:rsid w:val="000444EF"/>
    <w:rsid w:val="000449C4"/>
    <w:rsid w:val="00044AC5"/>
    <w:rsid w:val="00045E17"/>
    <w:rsid w:val="00046480"/>
    <w:rsid w:val="0004703A"/>
    <w:rsid w:val="00047854"/>
    <w:rsid w:val="00047CD2"/>
    <w:rsid w:val="000501A0"/>
    <w:rsid w:val="00050BA1"/>
    <w:rsid w:val="00050D52"/>
    <w:rsid w:val="0005165B"/>
    <w:rsid w:val="00051C1E"/>
    <w:rsid w:val="00051E32"/>
    <w:rsid w:val="00051E7D"/>
    <w:rsid w:val="000521DF"/>
    <w:rsid w:val="00052A07"/>
    <w:rsid w:val="0005310C"/>
    <w:rsid w:val="000534E3"/>
    <w:rsid w:val="000541B4"/>
    <w:rsid w:val="00054826"/>
    <w:rsid w:val="00054AE4"/>
    <w:rsid w:val="00054E5B"/>
    <w:rsid w:val="00055541"/>
    <w:rsid w:val="0005594A"/>
    <w:rsid w:val="0005606A"/>
    <w:rsid w:val="00056087"/>
    <w:rsid w:val="0005646B"/>
    <w:rsid w:val="00056E95"/>
    <w:rsid w:val="00057117"/>
    <w:rsid w:val="00057806"/>
    <w:rsid w:val="00060105"/>
    <w:rsid w:val="000616E7"/>
    <w:rsid w:val="00061990"/>
    <w:rsid w:val="00064498"/>
    <w:rsid w:val="0006456B"/>
    <w:rsid w:val="0006487E"/>
    <w:rsid w:val="0006537C"/>
    <w:rsid w:val="00065E1A"/>
    <w:rsid w:val="00065E6F"/>
    <w:rsid w:val="00066483"/>
    <w:rsid w:val="00066A90"/>
    <w:rsid w:val="00066EE5"/>
    <w:rsid w:val="00067362"/>
    <w:rsid w:val="00067459"/>
    <w:rsid w:val="00067FAF"/>
    <w:rsid w:val="0007186B"/>
    <w:rsid w:val="00071A6E"/>
    <w:rsid w:val="0007203E"/>
    <w:rsid w:val="00072350"/>
    <w:rsid w:val="00073841"/>
    <w:rsid w:val="00073EE3"/>
    <w:rsid w:val="00075AE6"/>
    <w:rsid w:val="00075F1A"/>
    <w:rsid w:val="00077E5F"/>
    <w:rsid w:val="000800CB"/>
    <w:rsid w:val="0008036A"/>
    <w:rsid w:val="0008085D"/>
    <w:rsid w:val="00081AE6"/>
    <w:rsid w:val="00081DAA"/>
    <w:rsid w:val="00081EEA"/>
    <w:rsid w:val="0008215B"/>
    <w:rsid w:val="00082512"/>
    <w:rsid w:val="00082BB2"/>
    <w:rsid w:val="00083DA9"/>
    <w:rsid w:val="00084BEC"/>
    <w:rsid w:val="000855EB"/>
    <w:rsid w:val="00085987"/>
    <w:rsid w:val="00085B52"/>
    <w:rsid w:val="000866F2"/>
    <w:rsid w:val="00087CA7"/>
    <w:rsid w:val="00087F63"/>
    <w:rsid w:val="0009009F"/>
    <w:rsid w:val="00090470"/>
    <w:rsid w:val="00090630"/>
    <w:rsid w:val="00090640"/>
    <w:rsid w:val="00090EF7"/>
    <w:rsid w:val="00091557"/>
    <w:rsid w:val="000924C1"/>
    <w:rsid w:val="000924F0"/>
    <w:rsid w:val="0009265D"/>
    <w:rsid w:val="00092936"/>
    <w:rsid w:val="00092E7E"/>
    <w:rsid w:val="00093474"/>
    <w:rsid w:val="00093965"/>
    <w:rsid w:val="00094A34"/>
    <w:rsid w:val="00094A4D"/>
    <w:rsid w:val="00094EBB"/>
    <w:rsid w:val="0009510F"/>
    <w:rsid w:val="00095AC2"/>
    <w:rsid w:val="00096322"/>
    <w:rsid w:val="000964F7"/>
    <w:rsid w:val="00096C61"/>
    <w:rsid w:val="000A0401"/>
    <w:rsid w:val="000A0675"/>
    <w:rsid w:val="000A0DA9"/>
    <w:rsid w:val="000A150F"/>
    <w:rsid w:val="000A1989"/>
    <w:rsid w:val="000A1B7B"/>
    <w:rsid w:val="000A2785"/>
    <w:rsid w:val="000A3136"/>
    <w:rsid w:val="000A34C9"/>
    <w:rsid w:val="000A50B6"/>
    <w:rsid w:val="000A56F2"/>
    <w:rsid w:val="000A57B0"/>
    <w:rsid w:val="000A5AE2"/>
    <w:rsid w:val="000A6C4A"/>
    <w:rsid w:val="000A7474"/>
    <w:rsid w:val="000B1100"/>
    <w:rsid w:val="000B1202"/>
    <w:rsid w:val="000B1B32"/>
    <w:rsid w:val="000B1F4C"/>
    <w:rsid w:val="000B2719"/>
    <w:rsid w:val="000B32C4"/>
    <w:rsid w:val="000B34D4"/>
    <w:rsid w:val="000B3A8F"/>
    <w:rsid w:val="000B3CD1"/>
    <w:rsid w:val="000B428A"/>
    <w:rsid w:val="000B4389"/>
    <w:rsid w:val="000B49EC"/>
    <w:rsid w:val="000B4AB9"/>
    <w:rsid w:val="000B58C3"/>
    <w:rsid w:val="000B61E9"/>
    <w:rsid w:val="000B629D"/>
    <w:rsid w:val="000B735C"/>
    <w:rsid w:val="000B755F"/>
    <w:rsid w:val="000B7B9B"/>
    <w:rsid w:val="000C165A"/>
    <w:rsid w:val="000C1695"/>
    <w:rsid w:val="000C192C"/>
    <w:rsid w:val="000C209B"/>
    <w:rsid w:val="000C27C0"/>
    <w:rsid w:val="000C2E19"/>
    <w:rsid w:val="000C3325"/>
    <w:rsid w:val="000C3CD7"/>
    <w:rsid w:val="000C3E0D"/>
    <w:rsid w:val="000C4532"/>
    <w:rsid w:val="000C5D3E"/>
    <w:rsid w:val="000C62E2"/>
    <w:rsid w:val="000C6526"/>
    <w:rsid w:val="000D0841"/>
    <w:rsid w:val="000D0D07"/>
    <w:rsid w:val="000D1621"/>
    <w:rsid w:val="000D2EC1"/>
    <w:rsid w:val="000D3F8E"/>
    <w:rsid w:val="000D4022"/>
    <w:rsid w:val="000D4062"/>
    <w:rsid w:val="000D4797"/>
    <w:rsid w:val="000D4E78"/>
    <w:rsid w:val="000D56B0"/>
    <w:rsid w:val="000D59C3"/>
    <w:rsid w:val="000D5C61"/>
    <w:rsid w:val="000D6A1B"/>
    <w:rsid w:val="000D6DD7"/>
    <w:rsid w:val="000D75CB"/>
    <w:rsid w:val="000D764D"/>
    <w:rsid w:val="000D76DC"/>
    <w:rsid w:val="000E0527"/>
    <w:rsid w:val="000E0689"/>
    <w:rsid w:val="000E087E"/>
    <w:rsid w:val="000E0A88"/>
    <w:rsid w:val="000E0D92"/>
    <w:rsid w:val="000E0EFD"/>
    <w:rsid w:val="000E1885"/>
    <w:rsid w:val="000E1E92"/>
    <w:rsid w:val="000E305F"/>
    <w:rsid w:val="000E463A"/>
    <w:rsid w:val="000E4CC9"/>
    <w:rsid w:val="000E792B"/>
    <w:rsid w:val="000E7F9B"/>
    <w:rsid w:val="000F00BE"/>
    <w:rsid w:val="000F0270"/>
    <w:rsid w:val="000F03AB"/>
    <w:rsid w:val="000F06D6"/>
    <w:rsid w:val="000F0EB1"/>
    <w:rsid w:val="000F10A5"/>
    <w:rsid w:val="000F1106"/>
    <w:rsid w:val="000F1780"/>
    <w:rsid w:val="000F1815"/>
    <w:rsid w:val="000F2670"/>
    <w:rsid w:val="000F2736"/>
    <w:rsid w:val="000F30FB"/>
    <w:rsid w:val="000F338C"/>
    <w:rsid w:val="000F3BE9"/>
    <w:rsid w:val="000F3F6C"/>
    <w:rsid w:val="000F4B71"/>
    <w:rsid w:val="000F4E49"/>
    <w:rsid w:val="000F6909"/>
    <w:rsid w:val="000F6BD0"/>
    <w:rsid w:val="000F6DF3"/>
    <w:rsid w:val="000F7234"/>
    <w:rsid w:val="000F76C1"/>
    <w:rsid w:val="000F7750"/>
    <w:rsid w:val="000F7E5B"/>
    <w:rsid w:val="001000CD"/>
    <w:rsid w:val="001005FF"/>
    <w:rsid w:val="00100AF0"/>
    <w:rsid w:val="001012CF"/>
    <w:rsid w:val="00101E61"/>
    <w:rsid w:val="0010361A"/>
    <w:rsid w:val="001049E0"/>
    <w:rsid w:val="00105F81"/>
    <w:rsid w:val="001062FB"/>
    <w:rsid w:val="001063E6"/>
    <w:rsid w:val="001064E1"/>
    <w:rsid w:val="0010671F"/>
    <w:rsid w:val="0010782B"/>
    <w:rsid w:val="0010785B"/>
    <w:rsid w:val="001078B4"/>
    <w:rsid w:val="00107C49"/>
    <w:rsid w:val="00111602"/>
    <w:rsid w:val="00111B0E"/>
    <w:rsid w:val="001120DB"/>
    <w:rsid w:val="001125BA"/>
    <w:rsid w:val="00112CE4"/>
    <w:rsid w:val="00113CF4"/>
    <w:rsid w:val="00113DA5"/>
    <w:rsid w:val="0011448D"/>
    <w:rsid w:val="00114E26"/>
    <w:rsid w:val="00114F51"/>
    <w:rsid w:val="001153EA"/>
    <w:rsid w:val="00115477"/>
    <w:rsid w:val="00115643"/>
    <w:rsid w:val="00115653"/>
    <w:rsid w:val="00115862"/>
    <w:rsid w:val="001159DD"/>
    <w:rsid w:val="00116765"/>
    <w:rsid w:val="001170E2"/>
    <w:rsid w:val="001173D1"/>
    <w:rsid w:val="00117860"/>
    <w:rsid w:val="00117D1D"/>
    <w:rsid w:val="001203FA"/>
    <w:rsid w:val="00120934"/>
    <w:rsid w:val="0012142D"/>
    <w:rsid w:val="0012170A"/>
    <w:rsid w:val="001219F5"/>
    <w:rsid w:val="00121A20"/>
    <w:rsid w:val="00121E16"/>
    <w:rsid w:val="001221C5"/>
    <w:rsid w:val="00122885"/>
    <w:rsid w:val="001229D8"/>
    <w:rsid w:val="00123571"/>
    <w:rsid w:val="0012377F"/>
    <w:rsid w:val="00123E08"/>
    <w:rsid w:val="00124314"/>
    <w:rsid w:val="001257D5"/>
    <w:rsid w:val="00125DCA"/>
    <w:rsid w:val="00126145"/>
    <w:rsid w:val="00126419"/>
    <w:rsid w:val="00126A55"/>
    <w:rsid w:val="00126B4A"/>
    <w:rsid w:val="00126B81"/>
    <w:rsid w:val="00126D35"/>
    <w:rsid w:val="00127411"/>
    <w:rsid w:val="001274E0"/>
    <w:rsid w:val="00127603"/>
    <w:rsid w:val="00130361"/>
    <w:rsid w:val="00130EA7"/>
    <w:rsid w:val="00131540"/>
    <w:rsid w:val="0013193E"/>
    <w:rsid w:val="00131A60"/>
    <w:rsid w:val="00131CF3"/>
    <w:rsid w:val="00131D33"/>
    <w:rsid w:val="00131E95"/>
    <w:rsid w:val="001320B2"/>
    <w:rsid w:val="00132E53"/>
    <w:rsid w:val="00132FD0"/>
    <w:rsid w:val="00134395"/>
    <w:rsid w:val="001344C0"/>
    <w:rsid w:val="00134568"/>
    <w:rsid w:val="001346FA"/>
    <w:rsid w:val="00134D33"/>
    <w:rsid w:val="001351B3"/>
    <w:rsid w:val="00135252"/>
    <w:rsid w:val="001353FC"/>
    <w:rsid w:val="0013554D"/>
    <w:rsid w:val="001360F5"/>
    <w:rsid w:val="00136960"/>
    <w:rsid w:val="00137155"/>
    <w:rsid w:val="00137962"/>
    <w:rsid w:val="00137AB5"/>
    <w:rsid w:val="00137C2C"/>
    <w:rsid w:val="00137F0B"/>
    <w:rsid w:val="00137FA3"/>
    <w:rsid w:val="00140509"/>
    <w:rsid w:val="0014059C"/>
    <w:rsid w:val="0014064B"/>
    <w:rsid w:val="00140DF9"/>
    <w:rsid w:val="001413CE"/>
    <w:rsid w:val="00142C6C"/>
    <w:rsid w:val="00142EEB"/>
    <w:rsid w:val="00142EEF"/>
    <w:rsid w:val="00143307"/>
    <w:rsid w:val="00143483"/>
    <w:rsid w:val="00143533"/>
    <w:rsid w:val="00143B81"/>
    <w:rsid w:val="00143F89"/>
    <w:rsid w:val="0014415E"/>
    <w:rsid w:val="00144269"/>
    <w:rsid w:val="00144D69"/>
    <w:rsid w:val="0014561C"/>
    <w:rsid w:val="001462EE"/>
    <w:rsid w:val="00146EC5"/>
    <w:rsid w:val="00147693"/>
    <w:rsid w:val="00150B5C"/>
    <w:rsid w:val="00151562"/>
    <w:rsid w:val="00151C43"/>
    <w:rsid w:val="00151E23"/>
    <w:rsid w:val="00151F27"/>
    <w:rsid w:val="00151F3B"/>
    <w:rsid w:val="0015238F"/>
    <w:rsid w:val="001523C5"/>
    <w:rsid w:val="00152432"/>
    <w:rsid w:val="00152581"/>
    <w:rsid w:val="001526E0"/>
    <w:rsid w:val="00152BCC"/>
    <w:rsid w:val="00152D80"/>
    <w:rsid w:val="00153002"/>
    <w:rsid w:val="001530ED"/>
    <w:rsid w:val="00153617"/>
    <w:rsid w:val="001537CD"/>
    <w:rsid w:val="001551B5"/>
    <w:rsid w:val="0015525C"/>
    <w:rsid w:val="0015562B"/>
    <w:rsid w:val="001557F5"/>
    <w:rsid w:val="0015623F"/>
    <w:rsid w:val="0015726A"/>
    <w:rsid w:val="00157DF3"/>
    <w:rsid w:val="00160286"/>
    <w:rsid w:val="00160AB5"/>
    <w:rsid w:val="00161155"/>
    <w:rsid w:val="00161746"/>
    <w:rsid w:val="0016212E"/>
    <w:rsid w:val="001624DC"/>
    <w:rsid w:val="001629F3"/>
    <w:rsid w:val="00162B4A"/>
    <w:rsid w:val="001635AE"/>
    <w:rsid w:val="00164498"/>
    <w:rsid w:val="00164639"/>
    <w:rsid w:val="00164643"/>
    <w:rsid w:val="00164700"/>
    <w:rsid w:val="00164840"/>
    <w:rsid w:val="001659C1"/>
    <w:rsid w:val="00166844"/>
    <w:rsid w:val="001669D0"/>
    <w:rsid w:val="00166B93"/>
    <w:rsid w:val="001674C7"/>
    <w:rsid w:val="00170350"/>
    <w:rsid w:val="001703DB"/>
    <w:rsid w:val="001707D1"/>
    <w:rsid w:val="00172A3B"/>
    <w:rsid w:val="0017381F"/>
    <w:rsid w:val="00173A8E"/>
    <w:rsid w:val="00174397"/>
    <w:rsid w:val="00174C0A"/>
    <w:rsid w:val="00174C80"/>
    <w:rsid w:val="0017502C"/>
    <w:rsid w:val="001760E3"/>
    <w:rsid w:val="00177197"/>
    <w:rsid w:val="00177261"/>
    <w:rsid w:val="00177634"/>
    <w:rsid w:val="00177E3A"/>
    <w:rsid w:val="001800A7"/>
    <w:rsid w:val="0018103A"/>
    <w:rsid w:val="001810DD"/>
    <w:rsid w:val="0018143F"/>
    <w:rsid w:val="0018175A"/>
    <w:rsid w:val="00181C1C"/>
    <w:rsid w:val="00181FF8"/>
    <w:rsid w:val="00182782"/>
    <w:rsid w:val="0018296B"/>
    <w:rsid w:val="00182A96"/>
    <w:rsid w:val="00182BB3"/>
    <w:rsid w:val="00183B7C"/>
    <w:rsid w:val="001841B6"/>
    <w:rsid w:val="00185827"/>
    <w:rsid w:val="00186021"/>
    <w:rsid w:val="00186504"/>
    <w:rsid w:val="00186697"/>
    <w:rsid w:val="00190142"/>
    <w:rsid w:val="00190239"/>
    <w:rsid w:val="00190A6E"/>
    <w:rsid w:val="00190AC1"/>
    <w:rsid w:val="001913A9"/>
    <w:rsid w:val="00191CA7"/>
    <w:rsid w:val="00192359"/>
    <w:rsid w:val="00192408"/>
    <w:rsid w:val="001926A3"/>
    <w:rsid w:val="00192B73"/>
    <w:rsid w:val="00192F32"/>
    <w:rsid w:val="001931B2"/>
    <w:rsid w:val="0019341A"/>
    <w:rsid w:val="00193D73"/>
    <w:rsid w:val="001945AA"/>
    <w:rsid w:val="0019481B"/>
    <w:rsid w:val="001957C0"/>
    <w:rsid w:val="00195C1A"/>
    <w:rsid w:val="001965A1"/>
    <w:rsid w:val="001969DC"/>
    <w:rsid w:val="00196B1E"/>
    <w:rsid w:val="00197DF9"/>
    <w:rsid w:val="001A0967"/>
    <w:rsid w:val="001A1987"/>
    <w:rsid w:val="001A2564"/>
    <w:rsid w:val="001A2678"/>
    <w:rsid w:val="001A2756"/>
    <w:rsid w:val="001A3485"/>
    <w:rsid w:val="001A3C53"/>
    <w:rsid w:val="001A50F8"/>
    <w:rsid w:val="001A54B2"/>
    <w:rsid w:val="001A6173"/>
    <w:rsid w:val="001A6969"/>
    <w:rsid w:val="001A6CBA"/>
    <w:rsid w:val="001A6E76"/>
    <w:rsid w:val="001A6F06"/>
    <w:rsid w:val="001A743C"/>
    <w:rsid w:val="001B04BF"/>
    <w:rsid w:val="001B06BA"/>
    <w:rsid w:val="001B0A71"/>
    <w:rsid w:val="001B0D97"/>
    <w:rsid w:val="001B1069"/>
    <w:rsid w:val="001B11A4"/>
    <w:rsid w:val="001B2573"/>
    <w:rsid w:val="001B277A"/>
    <w:rsid w:val="001B2EB5"/>
    <w:rsid w:val="001B2FDD"/>
    <w:rsid w:val="001B351D"/>
    <w:rsid w:val="001B3AF9"/>
    <w:rsid w:val="001B400E"/>
    <w:rsid w:val="001B50AC"/>
    <w:rsid w:val="001B5A5C"/>
    <w:rsid w:val="001B5A5D"/>
    <w:rsid w:val="001B6698"/>
    <w:rsid w:val="001B6B4B"/>
    <w:rsid w:val="001B72CA"/>
    <w:rsid w:val="001B7B9E"/>
    <w:rsid w:val="001C02B1"/>
    <w:rsid w:val="001C0A8C"/>
    <w:rsid w:val="001C0C3E"/>
    <w:rsid w:val="001C1241"/>
    <w:rsid w:val="001C15DF"/>
    <w:rsid w:val="001C1CE5"/>
    <w:rsid w:val="001C2A5E"/>
    <w:rsid w:val="001C3252"/>
    <w:rsid w:val="001C3D2A"/>
    <w:rsid w:val="001C45FE"/>
    <w:rsid w:val="001C49EF"/>
    <w:rsid w:val="001C5C80"/>
    <w:rsid w:val="001C628E"/>
    <w:rsid w:val="001C646F"/>
    <w:rsid w:val="001C64D2"/>
    <w:rsid w:val="001C67DB"/>
    <w:rsid w:val="001C6EDB"/>
    <w:rsid w:val="001C72CA"/>
    <w:rsid w:val="001D0275"/>
    <w:rsid w:val="001D1004"/>
    <w:rsid w:val="001D286F"/>
    <w:rsid w:val="001D2CF2"/>
    <w:rsid w:val="001D42F6"/>
    <w:rsid w:val="001D48BA"/>
    <w:rsid w:val="001D51BA"/>
    <w:rsid w:val="001D5233"/>
    <w:rsid w:val="001D53E7"/>
    <w:rsid w:val="001D6342"/>
    <w:rsid w:val="001D69AA"/>
    <w:rsid w:val="001D6C1F"/>
    <w:rsid w:val="001D6D53"/>
    <w:rsid w:val="001D75D7"/>
    <w:rsid w:val="001E08E1"/>
    <w:rsid w:val="001E0D85"/>
    <w:rsid w:val="001E1ECE"/>
    <w:rsid w:val="001E27C8"/>
    <w:rsid w:val="001E37A1"/>
    <w:rsid w:val="001E48CC"/>
    <w:rsid w:val="001E4E14"/>
    <w:rsid w:val="001E58E2"/>
    <w:rsid w:val="001E6C4A"/>
    <w:rsid w:val="001E7446"/>
    <w:rsid w:val="001E7717"/>
    <w:rsid w:val="001E7AED"/>
    <w:rsid w:val="001F02C8"/>
    <w:rsid w:val="001F0C44"/>
    <w:rsid w:val="001F1C19"/>
    <w:rsid w:val="001F2008"/>
    <w:rsid w:val="001F2633"/>
    <w:rsid w:val="001F278B"/>
    <w:rsid w:val="001F2A5D"/>
    <w:rsid w:val="001F2AB6"/>
    <w:rsid w:val="001F2C19"/>
    <w:rsid w:val="001F3916"/>
    <w:rsid w:val="001F448F"/>
    <w:rsid w:val="001F4A92"/>
    <w:rsid w:val="001F4BE0"/>
    <w:rsid w:val="001F4D12"/>
    <w:rsid w:val="001F4F44"/>
    <w:rsid w:val="001F54C5"/>
    <w:rsid w:val="001F54E8"/>
    <w:rsid w:val="001F5656"/>
    <w:rsid w:val="001F57FC"/>
    <w:rsid w:val="001F662C"/>
    <w:rsid w:val="001F6AD7"/>
    <w:rsid w:val="001F7074"/>
    <w:rsid w:val="001F7C4C"/>
    <w:rsid w:val="00200490"/>
    <w:rsid w:val="00200CC3"/>
    <w:rsid w:val="00201F3A"/>
    <w:rsid w:val="00202F58"/>
    <w:rsid w:val="00203F96"/>
    <w:rsid w:val="002043AD"/>
    <w:rsid w:val="002043FA"/>
    <w:rsid w:val="002052D1"/>
    <w:rsid w:val="00205557"/>
    <w:rsid w:val="00205C66"/>
    <w:rsid w:val="00205C9D"/>
    <w:rsid w:val="002069B2"/>
    <w:rsid w:val="00206BDB"/>
    <w:rsid w:val="00206D12"/>
    <w:rsid w:val="00206E1C"/>
    <w:rsid w:val="002070FA"/>
    <w:rsid w:val="00207FA3"/>
    <w:rsid w:val="00210A64"/>
    <w:rsid w:val="00210D68"/>
    <w:rsid w:val="00211153"/>
    <w:rsid w:val="00211A2C"/>
    <w:rsid w:val="00213DA0"/>
    <w:rsid w:val="0021434F"/>
    <w:rsid w:val="00214800"/>
    <w:rsid w:val="00214890"/>
    <w:rsid w:val="00214DA8"/>
    <w:rsid w:val="00214E75"/>
    <w:rsid w:val="00215423"/>
    <w:rsid w:val="002157A9"/>
    <w:rsid w:val="002158FA"/>
    <w:rsid w:val="00215935"/>
    <w:rsid w:val="00215BD2"/>
    <w:rsid w:val="00215F12"/>
    <w:rsid w:val="00220600"/>
    <w:rsid w:val="00221A8E"/>
    <w:rsid w:val="002220C7"/>
    <w:rsid w:val="002224DB"/>
    <w:rsid w:val="00222E0E"/>
    <w:rsid w:val="00222E2A"/>
    <w:rsid w:val="00223FCB"/>
    <w:rsid w:val="00224457"/>
    <w:rsid w:val="00224FD4"/>
    <w:rsid w:val="002252C3"/>
    <w:rsid w:val="00225449"/>
    <w:rsid w:val="00225789"/>
    <w:rsid w:val="00225977"/>
    <w:rsid w:val="00225A36"/>
    <w:rsid w:val="00225C54"/>
    <w:rsid w:val="00225C8D"/>
    <w:rsid w:val="00226880"/>
    <w:rsid w:val="00226BEF"/>
    <w:rsid w:val="00227680"/>
    <w:rsid w:val="002277E3"/>
    <w:rsid w:val="00227845"/>
    <w:rsid w:val="00227A63"/>
    <w:rsid w:val="00230765"/>
    <w:rsid w:val="0023085B"/>
    <w:rsid w:val="00230D18"/>
    <w:rsid w:val="002319E4"/>
    <w:rsid w:val="00232F99"/>
    <w:rsid w:val="00233130"/>
    <w:rsid w:val="00233178"/>
    <w:rsid w:val="0023326E"/>
    <w:rsid w:val="00233472"/>
    <w:rsid w:val="00234312"/>
    <w:rsid w:val="00234715"/>
    <w:rsid w:val="00234EF7"/>
    <w:rsid w:val="00234FC1"/>
    <w:rsid w:val="00235632"/>
    <w:rsid w:val="00235746"/>
    <w:rsid w:val="00235872"/>
    <w:rsid w:val="002367D4"/>
    <w:rsid w:val="0023681B"/>
    <w:rsid w:val="00236A55"/>
    <w:rsid w:val="00237248"/>
    <w:rsid w:val="00237776"/>
    <w:rsid w:val="00237932"/>
    <w:rsid w:val="002407CD"/>
    <w:rsid w:val="00240DFB"/>
    <w:rsid w:val="00241559"/>
    <w:rsid w:val="002422E8"/>
    <w:rsid w:val="002435B3"/>
    <w:rsid w:val="002448FB"/>
    <w:rsid w:val="002458EB"/>
    <w:rsid w:val="002460DC"/>
    <w:rsid w:val="00246336"/>
    <w:rsid w:val="00246CEA"/>
    <w:rsid w:val="00247963"/>
    <w:rsid w:val="00247D87"/>
    <w:rsid w:val="002500B0"/>
    <w:rsid w:val="002500C8"/>
    <w:rsid w:val="00250D98"/>
    <w:rsid w:val="0025208E"/>
    <w:rsid w:val="00252772"/>
    <w:rsid w:val="0025291C"/>
    <w:rsid w:val="00253879"/>
    <w:rsid w:val="00253B20"/>
    <w:rsid w:val="00253E26"/>
    <w:rsid w:val="002542BE"/>
    <w:rsid w:val="00257543"/>
    <w:rsid w:val="0025768C"/>
    <w:rsid w:val="00257768"/>
    <w:rsid w:val="0026067D"/>
    <w:rsid w:val="002610E2"/>
    <w:rsid w:val="0026127F"/>
    <w:rsid w:val="00261603"/>
    <w:rsid w:val="002617E7"/>
    <w:rsid w:val="00261B8C"/>
    <w:rsid w:val="00261E3D"/>
    <w:rsid w:val="00262401"/>
    <w:rsid w:val="00262727"/>
    <w:rsid w:val="00262944"/>
    <w:rsid w:val="0026305E"/>
    <w:rsid w:val="0026360C"/>
    <w:rsid w:val="0026391F"/>
    <w:rsid w:val="00263CBA"/>
    <w:rsid w:val="00264228"/>
    <w:rsid w:val="00264334"/>
    <w:rsid w:val="002644CB"/>
    <w:rsid w:val="0026473E"/>
    <w:rsid w:val="002648C9"/>
    <w:rsid w:val="00264B0A"/>
    <w:rsid w:val="00266214"/>
    <w:rsid w:val="00266661"/>
    <w:rsid w:val="0026781D"/>
    <w:rsid w:val="00267B71"/>
    <w:rsid w:val="00267C83"/>
    <w:rsid w:val="00270348"/>
    <w:rsid w:val="00270CC6"/>
    <w:rsid w:val="00270D03"/>
    <w:rsid w:val="00271074"/>
    <w:rsid w:val="0027144F"/>
    <w:rsid w:val="00271813"/>
    <w:rsid w:val="00271F3A"/>
    <w:rsid w:val="00272574"/>
    <w:rsid w:val="00272FAF"/>
    <w:rsid w:val="00273278"/>
    <w:rsid w:val="002736DE"/>
    <w:rsid w:val="002737F4"/>
    <w:rsid w:val="002749BC"/>
    <w:rsid w:val="00274C32"/>
    <w:rsid w:val="0027569E"/>
    <w:rsid w:val="00275845"/>
    <w:rsid w:val="00275F39"/>
    <w:rsid w:val="00276CB8"/>
    <w:rsid w:val="00277C96"/>
    <w:rsid w:val="00277F91"/>
    <w:rsid w:val="002805F5"/>
    <w:rsid w:val="00280751"/>
    <w:rsid w:val="00280DB1"/>
    <w:rsid w:val="002813F5"/>
    <w:rsid w:val="00281E7D"/>
    <w:rsid w:val="0028280A"/>
    <w:rsid w:val="0028312B"/>
    <w:rsid w:val="00283539"/>
    <w:rsid w:val="0028398D"/>
    <w:rsid w:val="002844EB"/>
    <w:rsid w:val="00284ECD"/>
    <w:rsid w:val="00285FA1"/>
    <w:rsid w:val="0028640D"/>
    <w:rsid w:val="00286ACD"/>
    <w:rsid w:val="00286D84"/>
    <w:rsid w:val="00286E9D"/>
    <w:rsid w:val="00287838"/>
    <w:rsid w:val="00287856"/>
    <w:rsid w:val="00287F12"/>
    <w:rsid w:val="0029051D"/>
    <w:rsid w:val="002907B5"/>
    <w:rsid w:val="00290F19"/>
    <w:rsid w:val="00292AC3"/>
    <w:rsid w:val="00292EB7"/>
    <w:rsid w:val="00293162"/>
    <w:rsid w:val="002934CF"/>
    <w:rsid w:val="00293B88"/>
    <w:rsid w:val="00294140"/>
    <w:rsid w:val="002941E4"/>
    <w:rsid w:val="00294316"/>
    <w:rsid w:val="00294670"/>
    <w:rsid w:val="0029472C"/>
    <w:rsid w:val="0029527A"/>
    <w:rsid w:val="00295606"/>
    <w:rsid w:val="00296227"/>
    <w:rsid w:val="00296E94"/>
    <w:rsid w:val="00296F44"/>
    <w:rsid w:val="002971E7"/>
    <w:rsid w:val="002972C0"/>
    <w:rsid w:val="002975C8"/>
    <w:rsid w:val="0029777D"/>
    <w:rsid w:val="00297A8D"/>
    <w:rsid w:val="002A055E"/>
    <w:rsid w:val="002A161E"/>
    <w:rsid w:val="002A19E3"/>
    <w:rsid w:val="002A1D4E"/>
    <w:rsid w:val="002A2719"/>
    <w:rsid w:val="002A27D0"/>
    <w:rsid w:val="002A2869"/>
    <w:rsid w:val="002A2AFB"/>
    <w:rsid w:val="002A446B"/>
    <w:rsid w:val="002A4BA8"/>
    <w:rsid w:val="002A4DCE"/>
    <w:rsid w:val="002A5EDA"/>
    <w:rsid w:val="002A6971"/>
    <w:rsid w:val="002A6F40"/>
    <w:rsid w:val="002A76AD"/>
    <w:rsid w:val="002B1AAA"/>
    <w:rsid w:val="002B1EB3"/>
    <w:rsid w:val="002B24D6"/>
    <w:rsid w:val="002B2CB1"/>
    <w:rsid w:val="002B378E"/>
    <w:rsid w:val="002B40BB"/>
    <w:rsid w:val="002B4500"/>
    <w:rsid w:val="002B45FD"/>
    <w:rsid w:val="002B5795"/>
    <w:rsid w:val="002B5C13"/>
    <w:rsid w:val="002B6A14"/>
    <w:rsid w:val="002B6BBE"/>
    <w:rsid w:val="002B7F9C"/>
    <w:rsid w:val="002C0444"/>
    <w:rsid w:val="002C0A78"/>
    <w:rsid w:val="002C12F5"/>
    <w:rsid w:val="002C1713"/>
    <w:rsid w:val="002C18BB"/>
    <w:rsid w:val="002C2386"/>
    <w:rsid w:val="002C249F"/>
    <w:rsid w:val="002C26BA"/>
    <w:rsid w:val="002C2FF9"/>
    <w:rsid w:val="002C34C4"/>
    <w:rsid w:val="002C35E3"/>
    <w:rsid w:val="002C3840"/>
    <w:rsid w:val="002C3F30"/>
    <w:rsid w:val="002C41E6"/>
    <w:rsid w:val="002C51B1"/>
    <w:rsid w:val="002C545E"/>
    <w:rsid w:val="002C558A"/>
    <w:rsid w:val="002C56DB"/>
    <w:rsid w:val="002C5806"/>
    <w:rsid w:val="002C7047"/>
    <w:rsid w:val="002C77AD"/>
    <w:rsid w:val="002C77BE"/>
    <w:rsid w:val="002C7BFD"/>
    <w:rsid w:val="002C7CE4"/>
    <w:rsid w:val="002D071A"/>
    <w:rsid w:val="002D1D2C"/>
    <w:rsid w:val="002D2075"/>
    <w:rsid w:val="002D31C9"/>
    <w:rsid w:val="002D33C1"/>
    <w:rsid w:val="002D34B2"/>
    <w:rsid w:val="002D38F9"/>
    <w:rsid w:val="002D48B0"/>
    <w:rsid w:val="002D4CA7"/>
    <w:rsid w:val="002D4FC4"/>
    <w:rsid w:val="002D531D"/>
    <w:rsid w:val="002D5B37"/>
    <w:rsid w:val="002D6AC6"/>
    <w:rsid w:val="002D73EC"/>
    <w:rsid w:val="002D7637"/>
    <w:rsid w:val="002D7691"/>
    <w:rsid w:val="002D789F"/>
    <w:rsid w:val="002D7A04"/>
    <w:rsid w:val="002E06B6"/>
    <w:rsid w:val="002E0D42"/>
    <w:rsid w:val="002E1616"/>
    <w:rsid w:val="002E17F2"/>
    <w:rsid w:val="002E1ACE"/>
    <w:rsid w:val="002E251D"/>
    <w:rsid w:val="002E2F65"/>
    <w:rsid w:val="002E2F6F"/>
    <w:rsid w:val="002E3208"/>
    <w:rsid w:val="002E3457"/>
    <w:rsid w:val="002E3626"/>
    <w:rsid w:val="002E366E"/>
    <w:rsid w:val="002E3B58"/>
    <w:rsid w:val="002E58DF"/>
    <w:rsid w:val="002E6A96"/>
    <w:rsid w:val="002E6F3A"/>
    <w:rsid w:val="002E7048"/>
    <w:rsid w:val="002E77FE"/>
    <w:rsid w:val="002E7BE9"/>
    <w:rsid w:val="002E7CAE"/>
    <w:rsid w:val="002E7F1D"/>
    <w:rsid w:val="002F0642"/>
    <w:rsid w:val="002F2518"/>
    <w:rsid w:val="002F2685"/>
    <w:rsid w:val="002F2771"/>
    <w:rsid w:val="002F2B76"/>
    <w:rsid w:val="002F37A9"/>
    <w:rsid w:val="002F427F"/>
    <w:rsid w:val="002F4BB6"/>
    <w:rsid w:val="002F5482"/>
    <w:rsid w:val="002F5799"/>
    <w:rsid w:val="002F5AFD"/>
    <w:rsid w:val="002F6F6E"/>
    <w:rsid w:val="0030044F"/>
    <w:rsid w:val="0030085A"/>
    <w:rsid w:val="00301BD2"/>
    <w:rsid w:val="00301CE6"/>
    <w:rsid w:val="0030256B"/>
    <w:rsid w:val="00303A4D"/>
    <w:rsid w:val="00303FE0"/>
    <w:rsid w:val="00304895"/>
    <w:rsid w:val="00304D2D"/>
    <w:rsid w:val="00304F04"/>
    <w:rsid w:val="00304FB6"/>
    <w:rsid w:val="0030501F"/>
    <w:rsid w:val="0030517E"/>
    <w:rsid w:val="0030524D"/>
    <w:rsid w:val="003057B3"/>
    <w:rsid w:val="00305DBF"/>
    <w:rsid w:val="00306B36"/>
    <w:rsid w:val="00306F00"/>
    <w:rsid w:val="00306F97"/>
    <w:rsid w:val="00306FA9"/>
    <w:rsid w:val="00307170"/>
    <w:rsid w:val="00307BA1"/>
    <w:rsid w:val="00310812"/>
    <w:rsid w:val="00310982"/>
    <w:rsid w:val="00310F39"/>
    <w:rsid w:val="0031142C"/>
    <w:rsid w:val="00311702"/>
    <w:rsid w:val="00311E82"/>
    <w:rsid w:val="00312A05"/>
    <w:rsid w:val="00312E4E"/>
    <w:rsid w:val="00313916"/>
    <w:rsid w:val="00313FD6"/>
    <w:rsid w:val="003142E5"/>
    <w:rsid w:val="003143BD"/>
    <w:rsid w:val="003149F7"/>
    <w:rsid w:val="00314BA7"/>
    <w:rsid w:val="00315363"/>
    <w:rsid w:val="00315FEE"/>
    <w:rsid w:val="0031608D"/>
    <w:rsid w:val="003162C0"/>
    <w:rsid w:val="003175BC"/>
    <w:rsid w:val="003203ED"/>
    <w:rsid w:val="003208F9"/>
    <w:rsid w:val="00321CFE"/>
    <w:rsid w:val="00322C9F"/>
    <w:rsid w:val="00322E2C"/>
    <w:rsid w:val="00323D96"/>
    <w:rsid w:val="0032419E"/>
    <w:rsid w:val="00324622"/>
    <w:rsid w:val="00324D23"/>
    <w:rsid w:val="00325231"/>
    <w:rsid w:val="00325610"/>
    <w:rsid w:val="003259B9"/>
    <w:rsid w:val="003259F3"/>
    <w:rsid w:val="0032678B"/>
    <w:rsid w:val="00326CD5"/>
    <w:rsid w:val="00326E03"/>
    <w:rsid w:val="003272B8"/>
    <w:rsid w:val="003307EC"/>
    <w:rsid w:val="00330B92"/>
    <w:rsid w:val="00331751"/>
    <w:rsid w:val="00331B91"/>
    <w:rsid w:val="00331C47"/>
    <w:rsid w:val="003322B0"/>
    <w:rsid w:val="0033274D"/>
    <w:rsid w:val="00332917"/>
    <w:rsid w:val="00332CF0"/>
    <w:rsid w:val="003334F3"/>
    <w:rsid w:val="00333EA1"/>
    <w:rsid w:val="00334579"/>
    <w:rsid w:val="00334EA0"/>
    <w:rsid w:val="00335858"/>
    <w:rsid w:val="00336B7C"/>
    <w:rsid w:val="00336BDA"/>
    <w:rsid w:val="00337597"/>
    <w:rsid w:val="00340679"/>
    <w:rsid w:val="00340CAE"/>
    <w:rsid w:val="00341528"/>
    <w:rsid w:val="00341971"/>
    <w:rsid w:val="00341FA8"/>
    <w:rsid w:val="00342389"/>
    <w:rsid w:val="00342BD7"/>
    <w:rsid w:val="00342F2C"/>
    <w:rsid w:val="003431A2"/>
    <w:rsid w:val="00343427"/>
    <w:rsid w:val="00343C00"/>
    <w:rsid w:val="00344D04"/>
    <w:rsid w:val="003452B4"/>
    <w:rsid w:val="00345565"/>
    <w:rsid w:val="003455AC"/>
    <w:rsid w:val="003458A3"/>
    <w:rsid w:val="003465CD"/>
    <w:rsid w:val="00346A52"/>
    <w:rsid w:val="00346DB5"/>
    <w:rsid w:val="0034764A"/>
    <w:rsid w:val="003477B1"/>
    <w:rsid w:val="003503E8"/>
    <w:rsid w:val="0035131B"/>
    <w:rsid w:val="00351893"/>
    <w:rsid w:val="00351D7E"/>
    <w:rsid w:val="003520D1"/>
    <w:rsid w:val="003521F0"/>
    <w:rsid w:val="00353985"/>
    <w:rsid w:val="00354ACC"/>
    <w:rsid w:val="00354F1E"/>
    <w:rsid w:val="00356875"/>
    <w:rsid w:val="003572A2"/>
    <w:rsid w:val="00357380"/>
    <w:rsid w:val="00357F53"/>
    <w:rsid w:val="00357FC0"/>
    <w:rsid w:val="003602D9"/>
    <w:rsid w:val="003604CE"/>
    <w:rsid w:val="00360AD8"/>
    <w:rsid w:val="00360B85"/>
    <w:rsid w:val="0036116A"/>
    <w:rsid w:val="003613EA"/>
    <w:rsid w:val="00361B1C"/>
    <w:rsid w:val="00362421"/>
    <w:rsid w:val="00362761"/>
    <w:rsid w:val="003641D7"/>
    <w:rsid w:val="0036445D"/>
    <w:rsid w:val="00364B2C"/>
    <w:rsid w:val="00364C28"/>
    <w:rsid w:val="00365640"/>
    <w:rsid w:val="00365A1A"/>
    <w:rsid w:val="00365A98"/>
    <w:rsid w:val="003665CB"/>
    <w:rsid w:val="003667CF"/>
    <w:rsid w:val="003676E9"/>
    <w:rsid w:val="00370072"/>
    <w:rsid w:val="00370A41"/>
    <w:rsid w:val="00370A69"/>
    <w:rsid w:val="00370BC0"/>
    <w:rsid w:val="00370E47"/>
    <w:rsid w:val="00370E89"/>
    <w:rsid w:val="00371B63"/>
    <w:rsid w:val="003729F8"/>
    <w:rsid w:val="00372FBC"/>
    <w:rsid w:val="003733E3"/>
    <w:rsid w:val="00373FD1"/>
    <w:rsid w:val="003742AC"/>
    <w:rsid w:val="00374A06"/>
    <w:rsid w:val="00375D2A"/>
    <w:rsid w:val="00376B19"/>
    <w:rsid w:val="00377CE1"/>
    <w:rsid w:val="00380033"/>
    <w:rsid w:val="003807EE"/>
    <w:rsid w:val="00380B2F"/>
    <w:rsid w:val="00381624"/>
    <w:rsid w:val="00381E14"/>
    <w:rsid w:val="00382872"/>
    <w:rsid w:val="00382CFB"/>
    <w:rsid w:val="0038386B"/>
    <w:rsid w:val="00383C15"/>
    <w:rsid w:val="00384134"/>
    <w:rsid w:val="00384178"/>
    <w:rsid w:val="00384DE7"/>
    <w:rsid w:val="003852C6"/>
    <w:rsid w:val="003859DF"/>
    <w:rsid w:val="00385BF0"/>
    <w:rsid w:val="00385C60"/>
    <w:rsid w:val="00385C8A"/>
    <w:rsid w:val="00385CCA"/>
    <w:rsid w:val="00385D07"/>
    <w:rsid w:val="00387212"/>
    <w:rsid w:val="00387461"/>
    <w:rsid w:val="00387D8D"/>
    <w:rsid w:val="003902A3"/>
    <w:rsid w:val="003917C5"/>
    <w:rsid w:val="00391917"/>
    <w:rsid w:val="00391B8A"/>
    <w:rsid w:val="00393134"/>
    <w:rsid w:val="003939FF"/>
    <w:rsid w:val="00394B19"/>
    <w:rsid w:val="00394F36"/>
    <w:rsid w:val="00395ECF"/>
    <w:rsid w:val="00396463"/>
    <w:rsid w:val="00396464"/>
    <w:rsid w:val="00396809"/>
    <w:rsid w:val="00397B46"/>
    <w:rsid w:val="003A120C"/>
    <w:rsid w:val="003A1394"/>
    <w:rsid w:val="003A13FB"/>
    <w:rsid w:val="003A15F3"/>
    <w:rsid w:val="003A1B07"/>
    <w:rsid w:val="003A1E6A"/>
    <w:rsid w:val="003A1F7A"/>
    <w:rsid w:val="003A2223"/>
    <w:rsid w:val="003A2880"/>
    <w:rsid w:val="003A2A0F"/>
    <w:rsid w:val="003A2BE1"/>
    <w:rsid w:val="003A32EC"/>
    <w:rsid w:val="003A3B90"/>
    <w:rsid w:val="003A400A"/>
    <w:rsid w:val="003A45A1"/>
    <w:rsid w:val="003A57CE"/>
    <w:rsid w:val="003A5B0A"/>
    <w:rsid w:val="003A6559"/>
    <w:rsid w:val="003A6BAC"/>
    <w:rsid w:val="003A70A4"/>
    <w:rsid w:val="003A7EF3"/>
    <w:rsid w:val="003A7F06"/>
    <w:rsid w:val="003B028A"/>
    <w:rsid w:val="003B0306"/>
    <w:rsid w:val="003B034E"/>
    <w:rsid w:val="003B0549"/>
    <w:rsid w:val="003B0CCC"/>
    <w:rsid w:val="003B159C"/>
    <w:rsid w:val="003B185B"/>
    <w:rsid w:val="003B1963"/>
    <w:rsid w:val="003B1B94"/>
    <w:rsid w:val="003B216C"/>
    <w:rsid w:val="003B2688"/>
    <w:rsid w:val="003B3056"/>
    <w:rsid w:val="003B366C"/>
    <w:rsid w:val="003B369F"/>
    <w:rsid w:val="003B36A3"/>
    <w:rsid w:val="003B4799"/>
    <w:rsid w:val="003B53F7"/>
    <w:rsid w:val="003B5E4D"/>
    <w:rsid w:val="003B6411"/>
    <w:rsid w:val="003B64BB"/>
    <w:rsid w:val="003B7EE7"/>
    <w:rsid w:val="003B7FE5"/>
    <w:rsid w:val="003C026B"/>
    <w:rsid w:val="003C1197"/>
    <w:rsid w:val="003C11C8"/>
    <w:rsid w:val="003C219A"/>
    <w:rsid w:val="003C22D4"/>
    <w:rsid w:val="003C23D5"/>
    <w:rsid w:val="003C2702"/>
    <w:rsid w:val="003C334E"/>
    <w:rsid w:val="003C4448"/>
    <w:rsid w:val="003C50F9"/>
    <w:rsid w:val="003C58E7"/>
    <w:rsid w:val="003C5971"/>
    <w:rsid w:val="003C5DBF"/>
    <w:rsid w:val="003C5EE2"/>
    <w:rsid w:val="003C643C"/>
    <w:rsid w:val="003C6A20"/>
    <w:rsid w:val="003C6C99"/>
    <w:rsid w:val="003C7806"/>
    <w:rsid w:val="003C7A83"/>
    <w:rsid w:val="003D07CA"/>
    <w:rsid w:val="003D109F"/>
    <w:rsid w:val="003D1207"/>
    <w:rsid w:val="003D12B9"/>
    <w:rsid w:val="003D228D"/>
    <w:rsid w:val="003D2478"/>
    <w:rsid w:val="003D278D"/>
    <w:rsid w:val="003D2B7C"/>
    <w:rsid w:val="003D2D8B"/>
    <w:rsid w:val="003D301E"/>
    <w:rsid w:val="003D3C45"/>
    <w:rsid w:val="003D466F"/>
    <w:rsid w:val="003D484E"/>
    <w:rsid w:val="003D50B3"/>
    <w:rsid w:val="003D5B1F"/>
    <w:rsid w:val="003D5B6E"/>
    <w:rsid w:val="003D5E8A"/>
    <w:rsid w:val="003D602D"/>
    <w:rsid w:val="003D632A"/>
    <w:rsid w:val="003D6BC9"/>
    <w:rsid w:val="003D7005"/>
    <w:rsid w:val="003D7350"/>
    <w:rsid w:val="003D7650"/>
    <w:rsid w:val="003E052B"/>
    <w:rsid w:val="003E054F"/>
    <w:rsid w:val="003E07CA"/>
    <w:rsid w:val="003E082C"/>
    <w:rsid w:val="003E15FA"/>
    <w:rsid w:val="003E2107"/>
    <w:rsid w:val="003E2750"/>
    <w:rsid w:val="003E3083"/>
    <w:rsid w:val="003E361F"/>
    <w:rsid w:val="003E4124"/>
    <w:rsid w:val="003E4FF2"/>
    <w:rsid w:val="003E55B2"/>
    <w:rsid w:val="003E55E4"/>
    <w:rsid w:val="003E57E9"/>
    <w:rsid w:val="003E5894"/>
    <w:rsid w:val="003E5F61"/>
    <w:rsid w:val="003E65F9"/>
    <w:rsid w:val="003E6774"/>
    <w:rsid w:val="003E74E3"/>
    <w:rsid w:val="003E77FE"/>
    <w:rsid w:val="003E7CE2"/>
    <w:rsid w:val="003E7CE9"/>
    <w:rsid w:val="003F05C7"/>
    <w:rsid w:val="003F1940"/>
    <w:rsid w:val="003F2CD4"/>
    <w:rsid w:val="003F33F4"/>
    <w:rsid w:val="003F355B"/>
    <w:rsid w:val="003F4949"/>
    <w:rsid w:val="003F4E67"/>
    <w:rsid w:val="003F5792"/>
    <w:rsid w:val="003F5905"/>
    <w:rsid w:val="003F5ACA"/>
    <w:rsid w:val="003F5EA5"/>
    <w:rsid w:val="003F6A2C"/>
    <w:rsid w:val="003F6BBE"/>
    <w:rsid w:val="003F6BC0"/>
    <w:rsid w:val="003F6BDB"/>
    <w:rsid w:val="003F7593"/>
    <w:rsid w:val="003F7FC5"/>
    <w:rsid w:val="004000E8"/>
    <w:rsid w:val="00400123"/>
    <w:rsid w:val="0040071F"/>
    <w:rsid w:val="00401015"/>
    <w:rsid w:val="004023AD"/>
    <w:rsid w:val="00402E2B"/>
    <w:rsid w:val="004048E7"/>
    <w:rsid w:val="0040512B"/>
    <w:rsid w:val="00405CA5"/>
    <w:rsid w:val="0040605B"/>
    <w:rsid w:val="004066F5"/>
    <w:rsid w:val="0040688B"/>
    <w:rsid w:val="004071AB"/>
    <w:rsid w:val="004077D7"/>
    <w:rsid w:val="00407C18"/>
    <w:rsid w:val="00407CD3"/>
    <w:rsid w:val="00410134"/>
    <w:rsid w:val="00410870"/>
    <w:rsid w:val="004109E2"/>
    <w:rsid w:val="00410B72"/>
    <w:rsid w:val="00410F18"/>
    <w:rsid w:val="004115F9"/>
    <w:rsid w:val="00411FCD"/>
    <w:rsid w:val="0041202E"/>
    <w:rsid w:val="0041263E"/>
    <w:rsid w:val="00412DFC"/>
    <w:rsid w:val="00413AAC"/>
    <w:rsid w:val="00413C58"/>
    <w:rsid w:val="00413E6B"/>
    <w:rsid w:val="00413E92"/>
    <w:rsid w:val="00414413"/>
    <w:rsid w:val="004156BF"/>
    <w:rsid w:val="00416036"/>
    <w:rsid w:val="00416B02"/>
    <w:rsid w:val="00417045"/>
    <w:rsid w:val="0041735D"/>
    <w:rsid w:val="0041752A"/>
    <w:rsid w:val="004177FC"/>
    <w:rsid w:val="004201F9"/>
    <w:rsid w:val="00420260"/>
    <w:rsid w:val="0042065E"/>
    <w:rsid w:val="00421105"/>
    <w:rsid w:val="00421114"/>
    <w:rsid w:val="0042167C"/>
    <w:rsid w:val="00421F19"/>
    <w:rsid w:val="00422AA4"/>
    <w:rsid w:val="004232A7"/>
    <w:rsid w:val="004242F4"/>
    <w:rsid w:val="00425874"/>
    <w:rsid w:val="00425DD5"/>
    <w:rsid w:val="00426077"/>
    <w:rsid w:val="004261D9"/>
    <w:rsid w:val="00426374"/>
    <w:rsid w:val="00426A58"/>
    <w:rsid w:val="00426AB1"/>
    <w:rsid w:val="00427248"/>
    <w:rsid w:val="004306AC"/>
    <w:rsid w:val="00430945"/>
    <w:rsid w:val="00430B1E"/>
    <w:rsid w:val="0043260C"/>
    <w:rsid w:val="0043268C"/>
    <w:rsid w:val="00432734"/>
    <w:rsid w:val="00432C69"/>
    <w:rsid w:val="00433C21"/>
    <w:rsid w:val="00433DE1"/>
    <w:rsid w:val="0043420C"/>
    <w:rsid w:val="00434BDA"/>
    <w:rsid w:val="004355BA"/>
    <w:rsid w:val="004358FF"/>
    <w:rsid w:val="00435FFE"/>
    <w:rsid w:val="00436111"/>
    <w:rsid w:val="00437447"/>
    <w:rsid w:val="00437466"/>
    <w:rsid w:val="0043789B"/>
    <w:rsid w:val="00441A92"/>
    <w:rsid w:val="00442984"/>
    <w:rsid w:val="00442D33"/>
    <w:rsid w:val="004431DC"/>
    <w:rsid w:val="00444503"/>
    <w:rsid w:val="00444D5A"/>
    <w:rsid w:val="00444F56"/>
    <w:rsid w:val="0044525D"/>
    <w:rsid w:val="00445273"/>
    <w:rsid w:val="00446153"/>
    <w:rsid w:val="00446488"/>
    <w:rsid w:val="004468B1"/>
    <w:rsid w:val="00446AF1"/>
    <w:rsid w:val="0045004F"/>
    <w:rsid w:val="0045060F"/>
    <w:rsid w:val="00450BB8"/>
    <w:rsid w:val="004517AA"/>
    <w:rsid w:val="004518B7"/>
    <w:rsid w:val="00451B67"/>
    <w:rsid w:val="004524D4"/>
    <w:rsid w:val="00452CAC"/>
    <w:rsid w:val="0045318C"/>
    <w:rsid w:val="00453AE1"/>
    <w:rsid w:val="00454261"/>
    <w:rsid w:val="00454993"/>
    <w:rsid w:val="00454C7B"/>
    <w:rsid w:val="00455309"/>
    <w:rsid w:val="00455882"/>
    <w:rsid w:val="00455932"/>
    <w:rsid w:val="00455B73"/>
    <w:rsid w:val="00455F1F"/>
    <w:rsid w:val="00456140"/>
    <w:rsid w:val="00456189"/>
    <w:rsid w:val="00456BF5"/>
    <w:rsid w:val="00457565"/>
    <w:rsid w:val="00457B71"/>
    <w:rsid w:val="00460130"/>
    <w:rsid w:val="0046031B"/>
    <w:rsid w:val="00460AFB"/>
    <w:rsid w:val="004624AB"/>
    <w:rsid w:val="00462B8B"/>
    <w:rsid w:val="0046569E"/>
    <w:rsid w:val="00465D27"/>
    <w:rsid w:val="00465F38"/>
    <w:rsid w:val="00465FF3"/>
    <w:rsid w:val="004661B7"/>
    <w:rsid w:val="00466633"/>
    <w:rsid w:val="004669E2"/>
    <w:rsid w:val="00467BC6"/>
    <w:rsid w:val="00467E24"/>
    <w:rsid w:val="00470C31"/>
    <w:rsid w:val="00470ED6"/>
    <w:rsid w:val="00471CA4"/>
    <w:rsid w:val="00471DE0"/>
    <w:rsid w:val="0047217C"/>
    <w:rsid w:val="00472F82"/>
    <w:rsid w:val="00473100"/>
    <w:rsid w:val="004734D0"/>
    <w:rsid w:val="004740E6"/>
    <w:rsid w:val="00475254"/>
    <w:rsid w:val="0047556B"/>
    <w:rsid w:val="00475D2C"/>
    <w:rsid w:val="00477768"/>
    <w:rsid w:val="00477B76"/>
    <w:rsid w:val="00480105"/>
    <w:rsid w:val="00480630"/>
    <w:rsid w:val="004806E1"/>
    <w:rsid w:val="00480C12"/>
    <w:rsid w:val="004810D3"/>
    <w:rsid w:val="004816E3"/>
    <w:rsid w:val="00481802"/>
    <w:rsid w:val="004828E5"/>
    <w:rsid w:val="0048386B"/>
    <w:rsid w:val="0048400E"/>
    <w:rsid w:val="00485056"/>
    <w:rsid w:val="004854B4"/>
    <w:rsid w:val="004857E7"/>
    <w:rsid w:val="00485967"/>
    <w:rsid w:val="004869DE"/>
    <w:rsid w:val="00487372"/>
    <w:rsid w:val="0048764D"/>
    <w:rsid w:val="00487690"/>
    <w:rsid w:val="0048794C"/>
    <w:rsid w:val="0049045B"/>
    <w:rsid w:val="004909E7"/>
    <w:rsid w:val="004912C4"/>
    <w:rsid w:val="00491C4D"/>
    <w:rsid w:val="00491E56"/>
    <w:rsid w:val="00492BC5"/>
    <w:rsid w:val="004934CF"/>
    <w:rsid w:val="0049402C"/>
    <w:rsid w:val="0049447B"/>
    <w:rsid w:val="00494493"/>
    <w:rsid w:val="00495A3C"/>
    <w:rsid w:val="004964F1"/>
    <w:rsid w:val="00496E74"/>
    <w:rsid w:val="004A078A"/>
    <w:rsid w:val="004A0C2D"/>
    <w:rsid w:val="004A0E08"/>
    <w:rsid w:val="004A111E"/>
    <w:rsid w:val="004A169B"/>
    <w:rsid w:val="004A16BC"/>
    <w:rsid w:val="004A1712"/>
    <w:rsid w:val="004A17BF"/>
    <w:rsid w:val="004A2150"/>
    <w:rsid w:val="004A258F"/>
    <w:rsid w:val="004A2B94"/>
    <w:rsid w:val="004A35E3"/>
    <w:rsid w:val="004A45E2"/>
    <w:rsid w:val="004A46D2"/>
    <w:rsid w:val="004A4D0D"/>
    <w:rsid w:val="004A50E6"/>
    <w:rsid w:val="004A5B46"/>
    <w:rsid w:val="004A77EF"/>
    <w:rsid w:val="004A7ACD"/>
    <w:rsid w:val="004B0BD0"/>
    <w:rsid w:val="004B1676"/>
    <w:rsid w:val="004B189A"/>
    <w:rsid w:val="004B1E7E"/>
    <w:rsid w:val="004B21E3"/>
    <w:rsid w:val="004B26B2"/>
    <w:rsid w:val="004B312B"/>
    <w:rsid w:val="004B37D4"/>
    <w:rsid w:val="004B41DE"/>
    <w:rsid w:val="004B5AA4"/>
    <w:rsid w:val="004B603F"/>
    <w:rsid w:val="004B64FB"/>
    <w:rsid w:val="004B6F6A"/>
    <w:rsid w:val="004B6FF5"/>
    <w:rsid w:val="004B7C0C"/>
    <w:rsid w:val="004C14EF"/>
    <w:rsid w:val="004C1B13"/>
    <w:rsid w:val="004C2E3D"/>
    <w:rsid w:val="004C3577"/>
    <w:rsid w:val="004C3898"/>
    <w:rsid w:val="004C3F5E"/>
    <w:rsid w:val="004C424C"/>
    <w:rsid w:val="004C449E"/>
    <w:rsid w:val="004C49A8"/>
    <w:rsid w:val="004C49C4"/>
    <w:rsid w:val="004C5026"/>
    <w:rsid w:val="004C542E"/>
    <w:rsid w:val="004C59A5"/>
    <w:rsid w:val="004C6043"/>
    <w:rsid w:val="004C7279"/>
    <w:rsid w:val="004C77D9"/>
    <w:rsid w:val="004D0C7F"/>
    <w:rsid w:val="004D0F9F"/>
    <w:rsid w:val="004D2E36"/>
    <w:rsid w:val="004D36B1"/>
    <w:rsid w:val="004D4428"/>
    <w:rsid w:val="004D46CB"/>
    <w:rsid w:val="004D4E68"/>
    <w:rsid w:val="004D519D"/>
    <w:rsid w:val="004D57EE"/>
    <w:rsid w:val="004D594D"/>
    <w:rsid w:val="004D5BAA"/>
    <w:rsid w:val="004D6B18"/>
    <w:rsid w:val="004D76DE"/>
    <w:rsid w:val="004D7EBD"/>
    <w:rsid w:val="004E2078"/>
    <w:rsid w:val="004E2680"/>
    <w:rsid w:val="004E28F9"/>
    <w:rsid w:val="004E29FB"/>
    <w:rsid w:val="004E2EB5"/>
    <w:rsid w:val="004E34D8"/>
    <w:rsid w:val="004E462E"/>
    <w:rsid w:val="004E48B6"/>
    <w:rsid w:val="004E4F23"/>
    <w:rsid w:val="004E5096"/>
    <w:rsid w:val="004E56DC"/>
    <w:rsid w:val="004E65B2"/>
    <w:rsid w:val="004E6C69"/>
    <w:rsid w:val="004E76F4"/>
    <w:rsid w:val="004E7759"/>
    <w:rsid w:val="004F019F"/>
    <w:rsid w:val="004F040F"/>
    <w:rsid w:val="004F0558"/>
    <w:rsid w:val="004F0B4E"/>
    <w:rsid w:val="004F0B6C"/>
    <w:rsid w:val="004F0FA4"/>
    <w:rsid w:val="004F13FA"/>
    <w:rsid w:val="004F14CE"/>
    <w:rsid w:val="004F1DA9"/>
    <w:rsid w:val="004F2078"/>
    <w:rsid w:val="004F28C1"/>
    <w:rsid w:val="004F2CAB"/>
    <w:rsid w:val="004F389D"/>
    <w:rsid w:val="004F3D3B"/>
    <w:rsid w:val="004F3F09"/>
    <w:rsid w:val="004F3F87"/>
    <w:rsid w:val="004F46C2"/>
    <w:rsid w:val="004F49E5"/>
    <w:rsid w:val="004F4DA3"/>
    <w:rsid w:val="004F58D0"/>
    <w:rsid w:val="004F5E9E"/>
    <w:rsid w:val="004F5EC0"/>
    <w:rsid w:val="004F68C4"/>
    <w:rsid w:val="004F6926"/>
    <w:rsid w:val="004F6BD7"/>
    <w:rsid w:val="004F7298"/>
    <w:rsid w:val="004F7427"/>
    <w:rsid w:val="004F76E2"/>
    <w:rsid w:val="004F7DB1"/>
    <w:rsid w:val="00500A3F"/>
    <w:rsid w:val="005013F9"/>
    <w:rsid w:val="00501928"/>
    <w:rsid w:val="0050242A"/>
    <w:rsid w:val="00502DAB"/>
    <w:rsid w:val="00503C89"/>
    <w:rsid w:val="005046B3"/>
    <w:rsid w:val="0050471D"/>
    <w:rsid w:val="00504773"/>
    <w:rsid w:val="0050495A"/>
    <w:rsid w:val="00504DF2"/>
    <w:rsid w:val="00504F5C"/>
    <w:rsid w:val="00505452"/>
    <w:rsid w:val="00505999"/>
    <w:rsid w:val="00506557"/>
    <w:rsid w:val="00506698"/>
    <w:rsid w:val="0050677A"/>
    <w:rsid w:val="00506C9F"/>
    <w:rsid w:val="00507058"/>
    <w:rsid w:val="005070E5"/>
    <w:rsid w:val="00507286"/>
    <w:rsid w:val="005075E4"/>
    <w:rsid w:val="005108D8"/>
    <w:rsid w:val="00510C43"/>
    <w:rsid w:val="0051125A"/>
    <w:rsid w:val="005116F9"/>
    <w:rsid w:val="00511A79"/>
    <w:rsid w:val="00511AF6"/>
    <w:rsid w:val="00513732"/>
    <w:rsid w:val="00515268"/>
    <w:rsid w:val="0051528F"/>
    <w:rsid w:val="005153A7"/>
    <w:rsid w:val="00516C3D"/>
    <w:rsid w:val="00516D61"/>
    <w:rsid w:val="0051741C"/>
    <w:rsid w:val="0052105C"/>
    <w:rsid w:val="00521666"/>
    <w:rsid w:val="005219CF"/>
    <w:rsid w:val="00522A50"/>
    <w:rsid w:val="005230CA"/>
    <w:rsid w:val="00523259"/>
    <w:rsid w:val="00523585"/>
    <w:rsid w:val="00523BAE"/>
    <w:rsid w:val="00523E01"/>
    <w:rsid w:val="005246EA"/>
    <w:rsid w:val="00524B20"/>
    <w:rsid w:val="00524B25"/>
    <w:rsid w:val="0052524E"/>
    <w:rsid w:val="005265BD"/>
    <w:rsid w:val="00526F3C"/>
    <w:rsid w:val="00530587"/>
    <w:rsid w:val="005307C3"/>
    <w:rsid w:val="00530BAA"/>
    <w:rsid w:val="005313B4"/>
    <w:rsid w:val="00531618"/>
    <w:rsid w:val="00531AC5"/>
    <w:rsid w:val="00531B68"/>
    <w:rsid w:val="00531E7A"/>
    <w:rsid w:val="005324D2"/>
    <w:rsid w:val="00532739"/>
    <w:rsid w:val="005335FE"/>
    <w:rsid w:val="00534586"/>
    <w:rsid w:val="005349CF"/>
    <w:rsid w:val="00534B59"/>
    <w:rsid w:val="005358E0"/>
    <w:rsid w:val="00536263"/>
    <w:rsid w:val="0053656A"/>
    <w:rsid w:val="00536759"/>
    <w:rsid w:val="00537C13"/>
    <w:rsid w:val="00537C62"/>
    <w:rsid w:val="00540604"/>
    <w:rsid w:val="00540797"/>
    <w:rsid w:val="00540DC1"/>
    <w:rsid w:val="005414FF"/>
    <w:rsid w:val="00542068"/>
    <w:rsid w:val="00542A04"/>
    <w:rsid w:val="0054360E"/>
    <w:rsid w:val="0054469F"/>
    <w:rsid w:val="00544858"/>
    <w:rsid w:val="00546970"/>
    <w:rsid w:val="005476B6"/>
    <w:rsid w:val="00547781"/>
    <w:rsid w:val="00547BB2"/>
    <w:rsid w:val="00547BFD"/>
    <w:rsid w:val="00550660"/>
    <w:rsid w:val="005506CF"/>
    <w:rsid w:val="00550727"/>
    <w:rsid w:val="0055078E"/>
    <w:rsid w:val="00550A2C"/>
    <w:rsid w:val="00550BBC"/>
    <w:rsid w:val="005521F8"/>
    <w:rsid w:val="005525FA"/>
    <w:rsid w:val="005532AC"/>
    <w:rsid w:val="00553FB7"/>
    <w:rsid w:val="00553FBC"/>
    <w:rsid w:val="005541CB"/>
    <w:rsid w:val="0055422D"/>
    <w:rsid w:val="00554395"/>
    <w:rsid w:val="00554E19"/>
    <w:rsid w:val="00555019"/>
    <w:rsid w:val="00555453"/>
    <w:rsid w:val="005557B1"/>
    <w:rsid w:val="005559A2"/>
    <w:rsid w:val="0055621C"/>
    <w:rsid w:val="00556BE8"/>
    <w:rsid w:val="00557D23"/>
    <w:rsid w:val="00557DE6"/>
    <w:rsid w:val="00557EE2"/>
    <w:rsid w:val="0056121F"/>
    <w:rsid w:val="005618DC"/>
    <w:rsid w:val="00561DDC"/>
    <w:rsid w:val="00561E74"/>
    <w:rsid w:val="00562021"/>
    <w:rsid w:val="00562457"/>
    <w:rsid w:val="00562D9C"/>
    <w:rsid w:val="00562FE4"/>
    <w:rsid w:val="00563783"/>
    <w:rsid w:val="00563CFB"/>
    <w:rsid w:val="005648A8"/>
    <w:rsid w:val="00564924"/>
    <w:rsid w:val="00564B67"/>
    <w:rsid w:val="00564FE6"/>
    <w:rsid w:val="00565722"/>
    <w:rsid w:val="00565A0D"/>
    <w:rsid w:val="00565BC5"/>
    <w:rsid w:val="0056636C"/>
    <w:rsid w:val="00566838"/>
    <w:rsid w:val="00567AD6"/>
    <w:rsid w:val="00570517"/>
    <w:rsid w:val="00570BF5"/>
    <w:rsid w:val="00572505"/>
    <w:rsid w:val="0057264D"/>
    <w:rsid w:val="00572D19"/>
    <w:rsid w:val="0057377B"/>
    <w:rsid w:val="0057398E"/>
    <w:rsid w:val="00573EDB"/>
    <w:rsid w:val="0057430D"/>
    <w:rsid w:val="00574A0D"/>
    <w:rsid w:val="005759F0"/>
    <w:rsid w:val="00575CA8"/>
    <w:rsid w:val="00575FDA"/>
    <w:rsid w:val="00576D36"/>
    <w:rsid w:val="00577205"/>
    <w:rsid w:val="0058011D"/>
    <w:rsid w:val="005808DE"/>
    <w:rsid w:val="00581406"/>
    <w:rsid w:val="0058166A"/>
    <w:rsid w:val="00581857"/>
    <w:rsid w:val="005818B6"/>
    <w:rsid w:val="00581FDC"/>
    <w:rsid w:val="00582500"/>
    <w:rsid w:val="00582653"/>
    <w:rsid w:val="00582809"/>
    <w:rsid w:val="00582814"/>
    <w:rsid w:val="00583799"/>
    <w:rsid w:val="00583CD0"/>
    <w:rsid w:val="00583F59"/>
    <w:rsid w:val="005843B6"/>
    <w:rsid w:val="005846B1"/>
    <w:rsid w:val="00585093"/>
    <w:rsid w:val="0058522A"/>
    <w:rsid w:val="005853CD"/>
    <w:rsid w:val="005854DF"/>
    <w:rsid w:val="005861F1"/>
    <w:rsid w:val="005868A1"/>
    <w:rsid w:val="0058798C"/>
    <w:rsid w:val="005900FA"/>
    <w:rsid w:val="0059054A"/>
    <w:rsid w:val="00590E16"/>
    <w:rsid w:val="00591495"/>
    <w:rsid w:val="00591B38"/>
    <w:rsid w:val="0059207E"/>
    <w:rsid w:val="0059228A"/>
    <w:rsid w:val="005926EB"/>
    <w:rsid w:val="00592A95"/>
    <w:rsid w:val="00592D31"/>
    <w:rsid w:val="00592D4D"/>
    <w:rsid w:val="005935A4"/>
    <w:rsid w:val="00593776"/>
    <w:rsid w:val="0059445D"/>
    <w:rsid w:val="005948C2"/>
    <w:rsid w:val="00594B74"/>
    <w:rsid w:val="00595CF7"/>
    <w:rsid w:val="00595DCA"/>
    <w:rsid w:val="00596B1B"/>
    <w:rsid w:val="0059779B"/>
    <w:rsid w:val="00597AF3"/>
    <w:rsid w:val="005A0D9E"/>
    <w:rsid w:val="005A118C"/>
    <w:rsid w:val="005A1976"/>
    <w:rsid w:val="005A1F5D"/>
    <w:rsid w:val="005A209A"/>
    <w:rsid w:val="005A46AC"/>
    <w:rsid w:val="005A5223"/>
    <w:rsid w:val="005A6317"/>
    <w:rsid w:val="005A662D"/>
    <w:rsid w:val="005A6757"/>
    <w:rsid w:val="005A6969"/>
    <w:rsid w:val="005A76DC"/>
    <w:rsid w:val="005A77EA"/>
    <w:rsid w:val="005A7ED9"/>
    <w:rsid w:val="005A7EED"/>
    <w:rsid w:val="005B05C7"/>
    <w:rsid w:val="005B0DED"/>
    <w:rsid w:val="005B1409"/>
    <w:rsid w:val="005B1C5A"/>
    <w:rsid w:val="005B2B03"/>
    <w:rsid w:val="005B2E45"/>
    <w:rsid w:val="005B2E46"/>
    <w:rsid w:val="005B34B9"/>
    <w:rsid w:val="005B35D7"/>
    <w:rsid w:val="005B392A"/>
    <w:rsid w:val="005B3AA3"/>
    <w:rsid w:val="005B3B1D"/>
    <w:rsid w:val="005B3F50"/>
    <w:rsid w:val="005B47AE"/>
    <w:rsid w:val="005B4F7A"/>
    <w:rsid w:val="005B554E"/>
    <w:rsid w:val="005B5620"/>
    <w:rsid w:val="005B5A85"/>
    <w:rsid w:val="005B6B66"/>
    <w:rsid w:val="005B6F83"/>
    <w:rsid w:val="005C00B3"/>
    <w:rsid w:val="005C00E1"/>
    <w:rsid w:val="005C0235"/>
    <w:rsid w:val="005C0D02"/>
    <w:rsid w:val="005C1CC5"/>
    <w:rsid w:val="005C21FC"/>
    <w:rsid w:val="005C2908"/>
    <w:rsid w:val="005C3002"/>
    <w:rsid w:val="005C36FC"/>
    <w:rsid w:val="005C50AC"/>
    <w:rsid w:val="005C5851"/>
    <w:rsid w:val="005C67BF"/>
    <w:rsid w:val="005C6CD9"/>
    <w:rsid w:val="005C6F0E"/>
    <w:rsid w:val="005C724C"/>
    <w:rsid w:val="005C74FB"/>
    <w:rsid w:val="005C7E1D"/>
    <w:rsid w:val="005D0297"/>
    <w:rsid w:val="005D0332"/>
    <w:rsid w:val="005D0A8E"/>
    <w:rsid w:val="005D12DA"/>
    <w:rsid w:val="005D1602"/>
    <w:rsid w:val="005D179C"/>
    <w:rsid w:val="005D24AC"/>
    <w:rsid w:val="005D333F"/>
    <w:rsid w:val="005D3712"/>
    <w:rsid w:val="005D4207"/>
    <w:rsid w:val="005D4A45"/>
    <w:rsid w:val="005D5172"/>
    <w:rsid w:val="005D63E4"/>
    <w:rsid w:val="005D644E"/>
    <w:rsid w:val="005D65FB"/>
    <w:rsid w:val="005D720E"/>
    <w:rsid w:val="005D79AA"/>
    <w:rsid w:val="005D7F40"/>
    <w:rsid w:val="005E06ED"/>
    <w:rsid w:val="005E1764"/>
    <w:rsid w:val="005E1765"/>
    <w:rsid w:val="005E2E38"/>
    <w:rsid w:val="005E3574"/>
    <w:rsid w:val="005E3605"/>
    <w:rsid w:val="005E385F"/>
    <w:rsid w:val="005E3CF2"/>
    <w:rsid w:val="005E3DB1"/>
    <w:rsid w:val="005E48B7"/>
    <w:rsid w:val="005E55ED"/>
    <w:rsid w:val="005E5B81"/>
    <w:rsid w:val="005E642D"/>
    <w:rsid w:val="005E7A2A"/>
    <w:rsid w:val="005E7FDE"/>
    <w:rsid w:val="005F0542"/>
    <w:rsid w:val="005F06CC"/>
    <w:rsid w:val="005F19B6"/>
    <w:rsid w:val="005F2528"/>
    <w:rsid w:val="005F2771"/>
    <w:rsid w:val="005F2CB1"/>
    <w:rsid w:val="005F2D6A"/>
    <w:rsid w:val="005F2EE7"/>
    <w:rsid w:val="005F3025"/>
    <w:rsid w:val="005F3A7A"/>
    <w:rsid w:val="005F3D3D"/>
    <w:rsid w:val="005F3FED"/>
    <w:rsid w:val="005F5D9E"/>
    <w:rsid w:val="005F5E1B"/>
    <w:rsid w:val="005F618C"/>
    <w:rsid w:val="005F70BD"/>
    <w:rsid w:val="005F7A0E"/>
    <w:rsid w:val="00600D16"/>
    <w:rsid w:val="0060188A"/>
    <w:rsid w:val="006026D5"/>
    <w:rsid w:val="0060283C"/>
    <w:rsid w:val="00602E1E"/>
    <w:rsid w:val="00604740"/>
    <w:rsid w:val="00604787"/>
    <w:rsid w:val="00604F14"/>
    <w:rsid w:val="00606E29"/>
    <w:rsid w:val="00607650"/>
    <w:rsid w:val="006076EB"/>
    <w:rsid w:val="0060773D"/>
    <w:rsid w:val="00607B03"/>
    <w:rsid w:val="00610915"/>
    <w:rsid w:val="0061104F"/>
    <w:rsid w:val="00611B83"/>
    <w:rsid w:val="0061229F"/>
    <w:rsid w:val="00612B81"/>
    <w:rsid w:val="00613257"/>
    <w:rsid w:val="0061574D"/>
    <w:rsid w:val="00616127"/>
    <w:rsid w:val="006161E9"/>
    <w:rsid w:val="00617EF4"/>
    <w:rsid w:val="00620A71"/>
    <w:rsid w:val="00620D80"/>
    <w:rsid w:val="0062116A"/>
    <w:rsid w:val="00622AFD"/>
    <w:rsid w:val="00623379"/>
    <w:rsid w:val="006234A6"/>
    <w:rsid w:val="00623AC2"/>
    <w:rsid w:val="00624B61"/>
    <w:rsid w:val="0062583C"/>
    <w:rsid w:val="0062644A"/>
    <w:rsid w:val="00627957"/>
    <w:rsid w:val="00627B93"/>
    <w:rsid w:val="00630001"/>
    <w:rsid w:val="00630BA2"/>
    <w:rsid w:val="00630E87"/>
    <w:rsid w:val="006311B3"/>
    <w:rsid w:val="006311CE"/>
    <w:rsid w:val="0063137B"/>
    <w:rsid w:val="0063163C"/>
    <w:rsid w:val="0063163D"/>
    <w:rsid w:val="006319CA"/>
    <w:rsid w:val="00631A76"/>
    <w:rsid w:val="00631CAC"/>
    <w:rsid w:val="00631F66"/>
    <w:rsid w:val="006322E9"/>
    <w:rsid w:val="0063284C"/>
    <w:rsid w:val="00632B6A"/>
    <w:rsid w:val="00632CB3"/>
    <w:rsid w:val="00633026"/>
    <w:rsid w:val="00633188"/>
    <w:rsid w:val="006341EB"/>
    <w:rsid w:val="00634D76"/>
    <w:rsid w:val="006357A7"/>
    <w:rsid w:val="00636398"/>
    <w:rsid w:val="006368D3"/>
    <w:rsid w:val="00637338"/>
    <w:rsid w:val="006377EC"/>
    <w:rsid w:val="00640981"/>
    <w:rsid w:val="0064151F"/>
    <w:rsid w:val="00641533"/>
    <w:rsid w:val="0064208D"/>
    <w:rsid w:val="006422E9"/>
    <w:rsid w:val="00643475"/>
    <w:rsid w:val="00643646"/>
    <w:rsid w:val="00643717"/>
    <w:rsid w:val="0064396A"/>
    <w:rsid w:val="00643A2E"/>
    <w:rsid w:val="00644A46"/>
    <w:rsid w:val="00644C5D"/>
    <w:rsid w:val="006450B0"/>
    <w:rsid w:val="00645AC6"/>
    <w:rsid w:val="00645FE1"/>
    <w:rsid w:val="0064624E"/>
    <w:rsid w:val="00646716"/>
    <w:rsid w:val="00646DB5"/>
    <w:rsid w:val="006503D8"/>
    <w:rsid w:val="00650646"/>
    <w:rsid w:val="00650A8F"/>
    <w:rsid w:val="00650AB9"/>
    <w:rsid w:val="00651560"/>
    <w:rsid w:val="00652883"/>
    <w:rsid w:val="00652B7F"/>
    <w:rsid w:val="00652FA9"/>
    <w:rsid w:val="00654483"/>
    <w:rsid w:val="0065522F"/>
    <w:rsid w:val="00655733"/>
    <w:rsid w:val="00655ACD"/>
    <w:rsid w:val="00655BF1"/>
    <w:rsid w:val="00655F9C"/>
    <w:rsid w:val="0065617B"/>
    <w:rsid w:val="00656A92"/>
    <w:rsid w:val="00656DDE"/>
    <w:rsid w:val="00657574"/>
    <w:rsid w:val="00660115"/>
    <w:rsid w:val="0066011D"/>
    <w:rsid w:val="006607C0"/>
    <w:rsid w:val="00660C50"/>
    <w:rsid w:val="00660EEA"/>
    <w:rsid w:val="006613A6"/>
    <w:rsid w:val="006627A2"/>
    <w:rsid w:val="00663017"/>
    <w:rsid w:val="0066307A"/>
    <w:rsid w:val="006634E6"/>
    <w:rsid w:val="006642B5"/>
    <w:rsid w:val="00664C68"/>
    <w:rsid w:val="006655EE"/>
    <w:rsid w:val="00665666"/>
    <w:rsid w:val="00666130"/>
    <w:rsid w:val="006666D9"/>
    <w:rsid w:val="00666A2A"/>
    <w:rsid w:val="00666EF3"/>
    <w:rsid w:val="006675A5"/>
    <w:rsid w:val="00667C4F"/>
    <w:rsid w:val="00667EE7"/>
    <w:rsid w:val="00670922"/>
    <w:rsid w:val="00670BE1"/>
    <w:rsid w:val="0067116E"/>
    <w:rsid w:val="0067218F"/>
    <w:rsid w:val="00672231"/>
    <w:rsid w:val="00672A3A"/>
    <w:rsid w:val="00672E5A"/>
    <w:rsid w:val="00673F3A"/>
    <w:rsid w:val="006741F2"/>
    <w:rsid w:val="00674758"/>
    <w:rsid w:val="00674CC3"/>
    <w:rsid w:val="006751F4"/>
    <w:rsid w:val="00675BE9"/>
    <w:rsid w:val="00675C72"/>
    <w:rsid w:val="006771F9"/>
    <w:rsid w:val="00677330"/>
    <w:rsid w:val="006776D7"/>
    <w:rsid w:val="00677703"/>
    <w:rsid w:val="006779C4"/>
    <w:rsid w:val="00677D98"/>
    <w:rsid w:val="006800CE"/>
    <w:rsid w:val="006801CA"/>
    <w:rsid w:val="00680A8B"/>
    <w:rsid w:val="00681003"/>
    <w:rsid w:val="006813F2"/>
    <w:rsid w:val="006814CA"/>
    <w:rsid w:val="0068161C"/>
    <w:rsid w:val="006817C9"/>
    <w:rsid w:val="00681DC0"/>
    <w:rsid w:val="00682D40"/>
    <w:rsid w:val="00683EC0"/>
    <w:rsid w:val="00683ECE"/>
    <w:rsid w:val="006840A4"/>
    <w:rsid w:val="006851D6"/>
    <w:rsid w:val="0068598A"/>
    <w:rsid w:val="00685D29"/>
    <w:rsid w:val="00685F78"/>
    <w:rsid w:val="00686ABB"/>
    <w:rsid w:val="00686F16"/>
    <w:rsid w:val="00686FEF"/>
    <w:rsid w:val="0068715B"/>
    <w:rsid w:val="0068792C"/>
    <w:rsid w:val="00690348"/>
    <w:rsid w:val="00690496"/>
    <w:rsid w:val="0069070B"/>
    <w:rsid w:val="00691AF6"/>
    <w:rsid w:val="006929E1"/>
    <w:rsid w:val="0069370C"/>
    <w:rsid w:val="00693945"/>
    <w:rsid w:val="00694173"/>
    <w:rsid w:val="006944D7"/>
    <w:rsid w:val="00694D1A"/>
    <w:rsid w:val="00695A53"/>
    <w:rsid w:val="00695FC2"/>
    <w:rsid w:val="0069604A"/>
    <w:rsid w:val="00696949"/>
    <w:rsid w:val="00697052"/>
    <w:rsid w:val="006979CC"/>
    <w:rsid w:val="00697D58"/>
    <w:rsid w:val="006A0268"/>
    <w:rsid w:val="006A069C"/>
    <w:rsid w:val="006A0810"/>
    <w:rsid w:val="006A1CD2"/>
    <w:rsid w:val="006A23EC"/>
    <w:rsid w:val="006A251C"/>
    <w:rsid w:val="006A3CBB"/>
    <w:rsid w:val="006A4290"/>
    <w:rsid w:val="006A46FB"/>
    <w:rsid w:val="006A49F1"/>
    <w:rsid w:val="006A5AE9"/>
    <w:rsid w:val="006A5BA9"/>
    <w:rsid w:val="006A5E28"/>
    <w:rsid w:val="006A608A"/>
    <w:rsid w:val="006A66A9"/>
    <w:rsid w:val="006A697B"/>
    <w:rsid w:val="006A6EB2"/>
    <w:rsid w:val="006A7811"/>
    <w:rsid w:val="006A7AFF"/>
    <w:rsid w:val="006A7DD1"/>
    <w:rsid w:val="006B0450"/>
    <w:rsid w:val="006B1816"/>
    <w:rsid w:val="006B2099"/>
    <w:rsid w:val="006B2739"/>
    <w:rsid w:val="006B396B"/>
    <w:rsid w:val="006B39D0"/>
    <w:rsid w:val="006B4757"/>
    <w:rsid w:val="006B50CF"/>
    <w:rsid w:val="006B59D8"/>
    <w:rsid w:val="006B68E0"/>
    <w:rsid w:val="006B735E"/>
    <w:rsid w:val="006B7672"/>
    <w:rsid w:val="006B7818"/>
    <w:rsid w:val="006B7DBE"/>
    <w:rsid w:val="006C03B8"/>
    <w:rsid w:val="006C0B3A"/>
    <w:rsid w:val="006C19CD"/>
    <w:rsid w:val="006C218C"/>
    <w:rsid w:val="006C2A82"/>
    <w:rsid w:val="006C32AF"/>
    <w:rsid w:val="006C454E"/>
    <w:rsid w:val="006C53E9"/>
    <w:rsid w:val="006C5EC9"/>
    <w:rsid w:val="006C6059"/>
    <w:rsid w:val="006C69A9"/>
    <w:rsid w:val="006C6AB9"/>
    <w:rsid w:val="006C7522"/>
    <w:rsid w:val="006D022C"/>
    <w:rsid w:val="006D043B"/>
    <w:rsid w:val="006D061E"/>
    <w:rsid w:val="006D1535"/>
    <w:rsid w:val="006D2F68"/>
    <w:rsid w:val="006D30A5"/>
    <w:rsid w:val="006D35F3"/>
    <w:rsid w:val="006D375D"/>
    <w:rsid w:val="006D4467"/>
    <w:rsid w:val="006D5094"/>
    <w:rsid w:val="006D6F08"/>
    <w:rsid w:val="006E022A"/>
    <w:rsid w:val="006E062C"/>
    <w:rsid w:val="006E0A30"/>
    <w:rsid w:val="006E190E"/>
    <w:rsid w:val="006E1C82"/>
    <w:rsid w:val="006E28B7"/>
    <w:rsid w:val="006E2949"/>
    <w:rsid w:val="006E2A9B"/>
    <w:rsid w:val="006E2BCC"/>
    <w:rsid w:val="006E2F70"/>
    <w:rsid w:val="006E3119"/>
    <w:rsid w:val="006E3310"/>
    <w:rsid w:val="006E3A8F"/>
    <w:rsid w:val="006E4E39"/>
    <w:rsid w:val="006E53F9"/>
    <w:rsid w:val="006E565E"/>
    <w:rsid w:val="006E5A30"/>
    <w:rsid w:val="006E5F49"/>
    <w:rsid w:val="006E61BB"/>
    <w:rsid w:val="006E6334"/>
    <w:rsid w:val="006E673D"/>
    <w:rsid w:val="006E6B91"/>
    <w:rsid w:val="006E7A45"/>
    <w:rsid w:val="006E7C6D"/>
    <w:rsid w:val="006E7D3B"/>
    <w:rsid w:val="006F04B6"/>
    <w:rsid w:val="006F0D83"/>
    <w:rsid w:val="006F150C"/>
    <w:rsid w:val="006F1B70"/>
    <w:rsid w:val="006F1EE5"/>
    <w:rsid w:val="006F2B41"/>
    <w:rsid w:val="006F2B45"/>
    <w:rsid w:val="006F341D"/>
    <w:rsid w:val="006F36AC"/>
    <w:rsid w:val="006F38F3"/>
    <w:rsid w:val="006F3CDE"/>
    <w:rsid w:val="006F42A0"/>
    <w:rsid w:val="006F45ED"/>
    <w:rsid w:val="006F48BA"/>
    <w:rsid w:val="006F4DFC"/>
    <w:rsid w:val="006F58D4"/>
    <w:rsid w:val="006F6582"/>
    <w:rsid w:val="006F6ADD"/>
    <w:rsid w:val="006F6F76"/>
    <w:rsid w:val="006F7276"/>
    <w:rsid w:val="006F73C6"/>
    <w:rsid w:val="006F7BE3"/>
    <w:rsid w:val="00700555"/>
    <w:rsid w:val="00700A45"/>
    <w:rsid w:val="00700CB2"/>
    <w:rsid w:val="00700D2B"/>
    <w:rsid w:val="00701D70"/>
    <w:rsid w:val="00701E98"/>
    <w:rsid w:val="007021AB"/>
    <w:rsid w:val="007030E6"/>
    <w:rsid w:val="0070346E"/>
    <w:rsid w:val="00704EDB"/>
    <w:rsid w:val="00706101"/>
    <w:rsid w:val="00706136"/>
    <w:rsid w:val="00706EF3"/>
    <w:rsid w:val="00707072"/>
    <w:rsid w:val="00707735"/>
    <w:rsid w:val="00707C42"/>
    <w:rsid w:val="00707D61"/>
    <w:rsid w:val="00712287"/>
    <w:rsid w:val="00712772"/>
    <w:rsid w:val="00712F55"/>
    <w:rsid w:val="00713B96"/>
    <w:rsid w:val="00713C1E"/>
    <w:rsid w:val="00713CB7"/>
    <w:rsid w:val="00713CF4"/>
    <w:rsid w:val="00713D2E"/>
    <w:rsid w:val="0071408E"/>
    <w:rsid w:val="0071484B"/>
    <w:rsid w:val="007148D3"/>
    <w:rsid w:val="00714961"/>
    <w:rsid w:val="00714D85"/>
    <w:rsid w:val="00715900"/>
    <w:rsid w:val="00715921"/>
    <w:rsid w:val="00715A45"/>
    <w:rsid w:val="00715B9A"/>
    <w:rsid w:val="00715C7B"/>
    <w:rsid w:val="0071659C"/>
    <w:rsid w:val="0071785F"/>
    <w:rsid w:val="00720411"/>
    <w:rsid w:val="00720798"/>
    <w:rsid w:val="00720848"/>
    <w:rsid w:val="007217A2"/>
    <w:rsid w:val="00721BFB"/>
    <w:rsid w:val="007229EB"/>
    <w:rsid w:val="00722C4D"/>
    <w:rsid w:val="00722F58"/>
    <w:rsid w:val="00723474"/>
    <w:rsid w:val="00723D72"/>
    <w:rsid w:val="00725700"/>
    <w:rsid w:val="007257D0"/>
    <w:rsid w:val="00725BB3"/>
    <w:rsid w:val="00725C3D"/>
    <w:rsid w:val="00725C58"/>
    <w:rsid w:val="00725CE1"/>
    <w:rsid w:val="00725EC9"/>
    <w:rsid w:val="007269D3"/>
    <w:rsid w:val="00726EA6"/>
    <w:rsid w:val="00726F60"/>
    <w:rsid w:val="00727208"/>
    <w:rsid w:val="00727680"/>
    <w:rsid w:val="007278B6"/>
    <w:rsid w:val="00730185"/>
    <w:rsid w:val="00730797"/>
    <w:rsid w:val="007311F4"/>
    <w:rsid w:val="00732DBB"/>
    <w:rsid w:val="0073359D"/>
    <w:rsid w:val="00733916"/>
    <w:rsid w:val="00734125"/>
    <w:rsid w:val="007348B1"/>
    <w:rsid w:val="0073621C"/>
    <w:rsid w:val="00736296"/>
    <w:rsid w:val="007362A6"/>
    <w:rsid w:val="00736727"/>
    <w:rsid w:val="00736C3B"/>
    <w:rsid w:val="00736D5E"/>
    <w:rsid w:val="00736D7D"/>
    <w:rsid w:val="007377FD"/>
    <w:rsid w:val="00740E58"/>
    <w:rsid w:val="00742FA7"/>
    <w:rsid w:val="0074425F"/>
    <w:rsid w:val="007444E1"/>
    <w:rsid w:val="007445A0"/>
    <w:rsid w:val="007446F3"/>
    <w:rsid w:val="00744AEF"/>
    <w:rsid w:val="0074524B"/>
    <w:rsid w:val="007456F5"/>
    <w:rsid w:val="00745954"/>
    <w:rsid w:val="00747C4A"/>
    <w:rsid w:val="00747D8B"/>
    <w:rsid w:val="00750502"/>
    <w:rsid w:val="00751228"/>
    <w:rsid w:val="00751499"/>
    <w:rsid w:val="007519A7"/>
    <w:rsid w:val="00751D3E"/>
    <w:rsid w:val="0075204A"/>
    <w:rsid w:val="00752B8A"/>
    <w:rsid w:val="00752D15"/>
    <w:rsid w:val="00752E52"/>
    <w:rsid w:val="00754051"/>
    <w:rsid w:val="007547E0"/>
    <w:rsid w:val="00755069"/>
    <w:rsid w:val="00755D42"/>
    <w:rsid w:val="00756384"/>
    <w:rsid w:val="0075709A"/>
    <w:rsid w:val="007571E1"/>
    <w:rsid w:val="007578B3"/>
    <w:rsid w:val="00757A16"/>
    <w:rsid w:val="00757EA3"/>
    <w:rsid w:val="007604B2"/>
    <w:rsid w:val="0076051C"/>
    <w:rsid w:val="007612C1"/>
    <w:rsid w:val="00762223"/>
    <w:rsid w:val="00762285"/>
    <w:rsid w:val="007626C3"/>
    <w:rsid w:val="00762C61"/>
    <w:rsid w:val="00763552"/>
    <w:rsid w:val="007639C1"/>
    <w:rsid w:val="00763E1A"/>
    <w:rsid w:val="00763FBF"/>
    <w:rsid w:val="007644DC"/>
    <w:rsid w:val="007646A9"/>
    <w:rsid w:val="00764A0E"/>
    <w:rsid w:val="00764A98"/>
    <w:rsid w:val="00765281"/>
    <w:rsid w:val="0076568C"/>
    <w:rsid w:val="007657E1"/>
    <w:rsid w:val="007660CA"/>
    <w:rsid w:val="007668F8"/>
    <w:rsid w:val="00766BAD"/>
    <w:rsid w:val="00766E22"/>
    <w:rsid w:val="007670AE"/>
    <w:rsid w:val="0076757E"/>
    <w:rsid w:val="00770B22"/>
    <w:rsid w:val="00770E89"/>
    <w:rsid w:val="00770FA9"/>
    <w:rsid w:val="00771AD9"/>
    <w:rsid w:val="007729A2"/>
    <w:rsid w:val="00773F7C"/>
    <w:rsid w:val="00774656"/>
    <w:rsid w:val="00774776"/>
    <w:rsid w:val="00774A1B"/>
    <w:rsid w:val="00774B92"/>
    <w:rsid w:val="007753D9"/>
    <w:rsid w:val="007755F2"/>
    <w:rsid w:val="00775975"/>
    <w:rsid w:val="00776971"/>
    <w:rsid w:val="00776C73"/>
    <w:rsid w:val="00776EC1"/>
    <w:rsid w:val="007777A2"/>
    <w:rsid w:val="00780A0D"/>
    <w:rsid w:val="00780A80"/>
    <w:rsid w:val="00781729"/>
    <w:rsid w:val="0078177E"/>
    <w:rsid w:val="00782172"/>
    <w:rsid w:val="0078280A"/>
    <w:rsid w:val="00782ECD"/>
    <w:rsid w:val="0078304C"/>
    <w:rsid w:val="00783673"/>
    <w:rsid w:val="00783D84"/>
    <w:rsid w:val="007840CF"/>
    <w:rsid w:val="00784522"/>
    <w:rsid w:val="00784A12"/>
    <w:rsid w:val="00784E40"/>
    <w:rsid w:val="00785490"/>
    <w:rsid w:val="00786885"/>
    <w:rsid w:val="00786BBA"/>
    <w:rsid w:val="00786CF0"/>
    <w:rsid w:val="007910D2"/>
    <w:rsid w:val="00791214"/>
    <w:rsid w:val="007916E1"/>
    <w:rsid w:val="00791862"/>
    <w:rsid w:val="00791F2A"/>
    <w:rsid w:val="007923C1"/>
    <w:rsid w:val="0079242D"/>
    <w:rsid w:val="007925EA"/>
    <w:rsid w:val="00792B9D"/>
    <w:rsid w:val="00792EBA"/>
    <w:rsid w:val="0079385D"/>
    <w:rsid w:val="00793CD8"/>
    <w:rsid w:val="00794135"/>
    <w:rsid w:val="00794F9D"/>
    <w:rsid w:val="00795C92"/>
    <w:rsid w:val="00795E4A"/>
    <w:rsid w:val="00796231"/>
    <w:rsid w:val="007A0A9E"/>
    <w:rsid w:val="007A1B09"/>
    <w:rsid w:val="007A1CB3"/>
    <w:rsid w:val="007A219D"/>
    <w:rsid w:val="007A2A76"/>
    <w:rsid w:val="007A306F"/>
    <w:rsid w:val="007A43A6"/>
    <w:rsid w:val="007A4C5D"/>
    <w:rsid w:val="007A56D8"/>
    <w:rsid w:val="007A58A6"/>
    <w:rsid w:val="007A5FA6"/>
    <w:rsid w:val="007A7A51"/>
    <w:rsid w:val="007A7B53"/>
    <w:rsid w:val="007B081C"/>
    <w:rsid w:val="007B14BD"/>
    <w:rsid w:val="007B17E7"/>
    <w:rsid w:val="007B19A0"/>
    <w:rsid w:val="007B19CA"/>
    <w:rsid w:val="007B1A00"/>
    <w:rsid w:val="007B3D2D"/>
    <w:rsid w:val="007B4F3C"/>
    <w:rsid w:val="007B50AE"/>
    <w:rsid w:val="007B51DF"/>
    <w:rsid w:val="007B55C7"/>
    <w:rsid w:val="007B597B"/>
    <w:rsid w:val="007B5E9B"/>
    <w:rsid w:val="007B5FE9"/>
    <w:rsid w:val="007B7599"/>
    <w:rsid w:val="007B7622"/>
    <w:rsid w:val="007B798B"/>
    <w:rsid w:val="007B7B5A"/>
    <w:rsid w:val="007C00F5"/>
    <w:rsid w:val="007C05DD"/>
    <w:rsid w:val="007C16D2"/>
    <w:rsid w:val="007C1C55"/>
    <w:rsid w:val="007C24A3"/>
    <w:rsid w:val="007C2563"/>
    <w:rsid w:val="007C2DB5"/>
    <w:rsid w:val="007C2F8E"/>
    <w:rsid w:val="007C31FA"/>
    <w:rsid w:val="007C3209"/>
    <w:rsid w:val="007C32EB"/>
    <w:rsid w:val="007C3597"/>
    <w:rsid w:val="007C36BD"/>
    <w:rsid w:val="007C3D18"/>
    <w:rsid w:val="007C3D8D"/>
    <w:rsid w:val="007C4B96"/>
    <w:rsid w:val="007C4D11"/>
    <w:rsid w:val="007C527B"/>
    <w:rsid w:val="007C60BF"/>
    <w:rsid w:val="007C6224"/>
    <w:rsid w:val="007C6943"/>
    <w:rsid w:val="007C6A07"/>
    <w:rsid w:val="007C6C39"/>
    <w:rsid w:val="007C703F"/>
    <w:rsid w:val="007C71A6"/>
    <w:rsid w:val="007C75A1"/>
    <w:rsid w:val="007C77A5"/>
    <w:rsid w:val="007C7AF5"/>
    <w:rsid w:val="007D04E5"/>
    <w:rsid w:val="007D1CE2"/>
    <w:rsid w:val="007D29CF"/>
    <w:rsid w:val="007D4180"/>
    <w:rsid w:val="007D42BC"/>
    <w:rsid w:val="007D4746"/>
    <w:rsid w:val="007D4A51"/>
    <w:rsid w:val="007D4C1C"/>
    <w:rsid w:val="007D4FA9"/>
    <w:rsid w:val="007D5901"/>
    <w:rsid w:val="007D59FB"/>
    <w:rsid w:val="007D6918"/>
    <w:rsid w:val="007D7526"/>
    <w:rsid w:val="007D759C"/>
    <w:rsid w:val="007D79C5"/>
    <w:rsid w:val="007E0AD6"/>
    <w:rsid w:val="007E0B6B"/>
    <w:rsid w:val="007E1005"/>
    <w:rsid w:val="007E10AB"/>
    <w:rsid w:val="007E1186"/>
    <w:rsid w:val="007E2C1A"/>
    <w:rsid w:val="007E2E01"/>
    <w:rsid w:val="007E2EFC"/>
    <w:rsid w:val="007E3506"/>
    <w:rsid w:val="007E3A9D"/>
    <w:rsid w:val="007E4563"/>
    <w:rsid w:val="007E4610"/>
    <w:rsid w:val="007E4715"/>
    <w:rsid w:val="007E4CCB"/>
    <w:rsid w:val="007E4DF4"/>
    <w:rsid w:val="007E4F49"/>
    <w:rsid w:val="007E505B"/>
    <w:rsid w:val="007E50D1"/>
    <w:rsid w:val="007E5B18"/>
    <w:rsid w:val="007E6440"/>
    <w:rsid w:val="007E68CB"/>
    <w:rsid w:val="007E6F7F"/>
    <w:rsid w:val="007E7091"/>
    <w:rsid w:val="007E7254"/>
    <w:rsid w:val="007F005B"/>
    <w:rsid w:val="007F05BA"/>
    <w:rsid w:val="007F0774"/>
    <w:rsid w:val="007F0938"/>
    <w:rsid w:val="007F0952"/>
    <w:rsid w:val="007F0A7E"/>
    <w:rsid w:val="007F0EB8"/>
    <w:rsid w:val="007F1A90"/>
    <w:rsid w:val="007F2302"/>
    <w:rsid w:val="007F38A9"/>
    <w:rsid w:val="007F3EED"/>
    <w:rsid w:val="007F403F"/>
    <w:rsid w:val="007F4A38"/>
    <w:rsid w:val="007F524D"/>
    <w:rsid w:val="007F556E"/>
    <w:rsid w:val="007F5CA0"/>
    <w:rsid w:val="007F5EC3"/>
    <w:rsid w:val="007F6DC1"/>
    <w:rsid w:val="007F7750"/>
    <w:rsid w:val="007F7B83"/>
    <w:rsid w:val="008003B5"/>
    <w:rsid w:val="00800521"/>
    <w:rsid w:val="0080117C"/>
    <w:rsid w:val="0080199F"/>
    <w:rsid w:val="00801ED7"/>
    <w:rsid w:val="00802169"/>
    <w:rsid w:val="00802AD6"/>
    <w:rsid w:val="00803054"/>
    <w:rsid w:val="00803FAE"/>
    <w:rsid w:val="0080486F"/>
    <w:rsid w:val="008053B1"/>
    <w:rsid w:val="00805DB0"/>
    <w:rsid w:val="0080605F"/>
    <w:rsid w:val="00806368"/>
    <w:rsid w:val="00807260"/>
    <w:rsid w:val="00807786"/>
    <w:rsid w:val="00807AF1"/>
    <w:rsid w:val="00810E94"/>
    <w:rsid w:val="0081168A"/>
    <w:rsid w:val="0081188D"/>
    <w:rsid w:val="00811991"/>
    <w:rsid w:val="00811FCB"/>
    <w:rsid w:val="00812148"/>
    <w:rsid w:val="00812368"/>
    <w:rsid w:val="0081238D"/>
    <w:rsid w:val="00812B9E"/>
    <w:rsid w:val="00812C7C"/>
    <w:rsid w:val="00812EAF"/>
    <w:rsid w:val="00813200"/>
    <w:rsid w:val="00814609"/>
    <w:rsid w:val="00814A33"/>
    <w:rsid w:val="00815064"/>
    <w:rsid w:val="008151FF"/>
    <w:rsid w:val="008155CB"/>
    <w:rsid w:val="008158D6"/>
    <w:rsid w:val="00815A20"/>
    <w:rsid w:val="00816010"/>
    <w:rsid w:val="00817196"/>
    <w:rsid w:val="0082012D"/>
    <w:rsid w:val="0082116A"/>
    <w:rsid w:val="008213E7"/>
    <w:rsid w:val="00822AD8"/>
    <w:rsid w:val="008230A0"/>
    <w:rsid w:val="00823253"/>
    <w:rsid w:val="008235DB"/>
    <w:rsid w:val="00823B56"/>
    <w:rsid w:val="0082400A"/>
    <w:rsid w:val="0082405E"/>
    <w:rsid w:val="00824AB4"/>
    <w:rsid w:val="00824AFD"/>
    <w:rsid w:val="008256B2"/>
    <w:rsid w:val="00825C42"/>
    <w:rsid w:val="00825D25"/>
    <w:rsid w:val="00826BCE"/>
    <w:rsid w:val="00826BD4"/>
    <w:rsid w:val="00827427"/>
    <w:rsid w:val="008275DA"/>
    <w:rsid w:val="00827786"/>
    <w:rsid w:val="00827D6F"/>
    <w:rsid w:val="00830045"/>
    <w:rsid w:val="0083039D"/>
    <w:rsid w:val="008304DE"/>
    <w:rsid w:val="00830531"/>
    <w:rsid w:val="00832728"/>
    <w:rsid w:val="00832B5B"/>
    <w:rsid w:val="00832B70"/>
    <w:rsid w:val="00833242"/>
    <w:rsid w:val="00834194"/>
    <w:rsid w:val="00834614"/>
    <w:rsid w:val="00834960"/>
    <w:rsid w:val="008349CF"/>
    <w:rsid w:val="00834B0F"/>
    <w:rsid w:val="00834DD4"/>
    <w:rsid w:val="008350F2"/>
    <w:rsid w:val="0083518C"/>
    <w:rsid w:val="00835314"/>
    <w:rsid w:val="00835611"/>
    <w:rsid w:val="008376AC"/>
    <w:rsid w:val="00837749"/>
    <w:rsid w:val="0083779F"/>
    <w:rsid w:val="00837EFC"/>
    <w:rsid w:val="00840623"/>
    <w:rsid w:val="00840D7E"/>
    <w:rsid w:val="008412A1"/>
    <w:rsid w:val="008417CB"/>
    <w:rsid w:val="00841D1C"/>
    <w:rsid w:val="00841D73"/>
    <w:rsid w:val="008420A3"/>
    <w:rsid w:val="00842914"/>
    <w:rsid w:val="00842945"/>
    <w:rsid w:val="00842A69"/>
    <w:rsid w:val="0084327F"/>
    <w:rsid w:val="00843602"/>
    <w:rsid w:val="00843C08"/>
    <w:rsid w:val="008442B0"/>
    <w:rsid w:val="008444E8"/>
    <w:rsid w:val="008449AB"/>
    <w:rsid w:val="00844BD6"/>
    <w:rsid w:val="00844E80"/>
    <w:rsid w:val="00845047"/>
    <w:rsid w:val="008451E6"/>
    <w:rsid w:val="00845395"/>
    <w:rsid w:val="00845C0F"/>
    <w:rsid w:val="00845D99"/>
    <w:rsid w:val="008467D7"/>
    <w:rsid w:val="00846FE7"/>
    <w:rsid w:val="00847899"/>
    <w:rsid w:val="00847DA9"/>
    <w:rsid w:val="00847EB7"/>
    <w:rsid w:val="00850816"/>
    <w:rsid w:val="008515D1"/>
    <w:rsid w:val="008518F8"/>
    <w:rsid w:val="00852728"/>
    <w:rsid w:val="008527AA"/>
    <w:rsid w:val="00854EC9"/>
    <w:rsid w:val="008550B0"/>
    <w:rsid w:val="008562AB"/>
    <w:rsid w:val="00856776"/>
    <w:rsid w:val="00856911"/>
    <w:rsid w:val="0085725E"/>
    <w:rsid w:val="00860006"/>
    <w:rsid w:val="00860D46"/>
    <w:rsid w:val="00861016"/>
    <w:rsid w:val="00861447"/>
    <w:rsid w:val="00861A30"/>
    <w:rsid w:val="00861FCA"/>
    <w:rsid w:val="00863D29"/>
    <w:rsid w:val="00863F9D"/>
    <w:rsid w:val="008645B4"/>
    <w:rsid w:val="00864770"/>
    <w:rsid w:val="0086482A"/>
    <w:rsid w:val="008649F5"/>
    <w:rsid w:val="00864F6B"/>
    <w:rsid w:val="0086511A"/>
    <w:rsid w:val="00865583"/>
    <w:rsid w:val="00865AD3"/>
    <w:rsid w:val="00865E9E"/>
    <w:rsid w:val="00867728"/>
    <w:rsid w:val="008677FD"/>
    <w:rsid w:val="008703F3"/>
    <w:rsid w:val="008706D4"/>
    <w:rsid w:val="0087084E"/>
    <w:rsid w:val="008708AE"/>
    <w:rsid w:val="00870CF6"/>
    <w:rsid w:val="00870F8A"/>
    <w:rsid w:val="008719A4"/>
    <w:rsid w:val="00871C96"/>
    <w:rsid w:val="00871D23"/>
    <w:rsid w:val="00872669"/>
    <w:rsid w:val="00872D61"/>
    <w:rsid w:val="008742E5"/>
    <w:rsid w:val="00874312"/>
    <w:rsid w:val="0087437C"/>
    <w:rsid w:val="00874451"/>
    <w:rsid w:val="00874C72"/>
    <w:rsid w:val="00874D5F"/>
    <w:rsid w:val="008752B3"/>
    <w:rsid w:val="0087587E"/>
    <w:rsid w:val="00875CD7"/>
    <w:rsid w:val="00876B4D"/>
    <w:rsid w:val="00876BEF"/>
    <w:rsid w:val="00876C7F"/>
    <w:rsid w:val="00876D7E"/>
    <w:rsid w:val="00877135"/>
    <w:rsid w:val="00877754"/>
    <w:rsid w:val="00877B29"/>
    <w:rsid w:val="00877F18"/>
    <w:rsid w:val="008817AE"/>
    <w:rsid w:val="008820BA"/>
    <w:rsid w:val="00882213"/>
    <w:rsid w:val="0088249C"/>
    <w:rsid w:val="008832BA"/>
    <w:rsid w:val="00883820"/>
    <w:rsid w:val="008838FB"/>
    <w:rsid w:val="008840BC"/>
    <w:rsid w:val="00884C77"/>
    <w:rsid w:val="008865A9"/>
    <w:rsid w:val="00886E2B"/>
    <w:rsid w:val="00890867"/>
    <w:rsid w:val="00891817"/>
    <w:rsid w:val="00891F25"/>
    <w:rsid w:val="008921CB"/>
    <w:rsid w:val="00892577"/>
    <w:rsid w:val="00892B9E"/>
    <w:rsid w:val="00892F66"/>
    <w:rsid w:val="008939C0"/>
    <w:rsid w:val="00893E80"/>
    <w:rsid w:val="008941E3"/>
    <w:rsid w:val="00894508"/>
    <w:rsid w:val="00894665"/>
    <w:rsid w:val="0089494D"/>
    <w:rsid w:val="00894A14"/>
    <w:rsid w:val="00894A88"/>
    <w:rsid w:val="00894B6F"/>
    <w:rsid w:val="00895386"/>
    <w:rsid w:val="008977E0"/>
    <w:rsid w:val="008A055E"/>
    <w:rsid w:val="008A0A8D"/>
    <w:rsid w:val="008A0EBF"/>
    <w:rsid w:val="008A2065"/>
    <w:rsid w:val="008A21FF"/>
    <w:rsid w:val="008A2CE2"/>
    <w:rsid w:val="008A2D61"/>
    <w:rsid w:val="008A30AC"/>
    <w:rsid w:val="008A36B5"/>
    <w:rsid w:val="008A44B8"/>
    <w:rsid w:val="008A4BE7"/>
    <w:rsid w:val="008A4D69"/>
    <w:rsid w:val="008A50C9"/>
    <w:rsid w:val="008A51A8"/>
    <w:rsid w:val="008A54C7"/>
    <w:rsid w:val="008A56F0"/>
    <w:rsid w:val="008A67E0"/>
    <w:rsid w:val="008A7335"/>
    <w:rsid w:val="008A77D8"/>
    <w:rsid w:val="008A7D42"/>
    <w:rsid w:val="008B020F"/>
    <w:rsid w:val="008B0483"/>
    <w:rsid w:val="008B0EDB"/>
    <w:rsid w:val="008B120C"/>
    <w:rsid w:val="008B135B"/>
    <w:rsid w:val="008B174D"/>
    <w:rsid w:val="008B2687"/>
    <w:rsid w:val="008B2766"/>
    <w:rsid w:val="008B2CDF"/>
    <w:rsid w:val="008B2EBF"/>
    <w:rsid w:val="008B44BC"/>
    <w:rsid w:val="008B51A0"/>
    <w:rsid w:val="008B54E0"/>
    <w:rsid w:val="008B592A"/>
    <w:rsid w:val="008B5933"/>
    <w:rsid w:val="008B62E7"/>
    <w:rsid w:val="008B6494"/>
    <w:rsid w:val="008B6829"/>
    <w:rsid w:val="008B6E0E"/>
    <w:rsid w:val="008B7B5C"/>
    <w:rsid w:val="008B7DBC"/>
    <w:rsid w:val="008C0C99"/>
    <w:rsid w:val="008C13D1"/>
    <w:rsid w:val="008C1B5D"/>
    <w:rsid w:val="008C1C6D"/>
    <w:rsid w:val="008C1FA5"/>
    <w:rsid w:val="008C2017"/>
    <w:rsid w:val="008C217A"/>
    <w:rsid w:val="008C2D2F"/>
    <w:rsid w:val="008C3170"/>
    <w:rsid w:val="008C31DF"/>
    <w:rsid w:val="008C40F2"/>
    <w:rsid w:val="008C4958"/>
    <w:rsid w:val="008C4A30"/>
    <w:rsid w:val="008C4BAA"/>
    <w:rsid w:val="008C4D6F"/>
    <w:rsid w:val="008C601C"/>
    <w:rsid w:val="008C68BA"/>
    <w:rsid w:val="008C6AE8"/>
    <w:rsid w:val="008C6AF3"/>
    <w:rsid w:val="008C708B"/>
    <w:rsid w:val="008C7416"/>
    <w:rsid w:val="008C7573"/>
    <w:rsid w:val="008C77DA"/>
    <w:rsid w:val="008C7853"/>
    <w:rsid w:val="008C7F4B"/>
    <w:rsid w:val="008D00A5"/>
    <w:rsid w:val="008D0171"/>
    <w:rsid w:val="008D0CF8"/>
    <w:rsid w:val="008D1191"/>
    <w:rsid w:val="008D14D9"/>
    <w:rsid w:val="008D1839"/>
    <w:rsid w:val="008D1C67"/>
    <w:rsid w:val="008D1EB6"/>
    <w:rsid w:val="008D2429"/>
    <w:rsid w:val="008D34F1"/>
    <w:rsid w:val="008D38D7"/>
    <w:rsid w:val="008D39D8"/>
    <w:rsid w:val="008D3F2C"/>
    <w:rsid w:val="008D48F6"/>
    <w:rsid w:val="008D567D"/>
    <w:rsid w:val="008D60C9"/>
    <w:rsid w:val="008D6D1A"/>
    <w:rsid w:val="008D7080"/>
    <w:rsid w:val="008D70A5"/>
    <w:rsid w:val="008E01A6"/>
    <w:rsid w:val="008E065E"/>
    <w:rsid w:val="008E0927"/>
    <w:rsid w:val="008E0DFE"/>
    <w:rsid w:val="008E11F1"/>
    <w:rsid w:val="008E1909"/>
    <w:rsid w:val="008E2912"/>
    <w:rsid w:val="008E38CC"/>
    <w:rsid w:val="008E3E66"/>
    <w:rsid w:val="008E3EF0"/>
    <w:rsid w:val="008E4CFB"/>
    <w:rsid w:val="008E5232"/>
    <w:rsid w:val="008E58EE"/>
    <w:rsid w:val="008E68BF"/>
    <w:rsid w:val="008E7073"/>
    <w:rsid w:val="008F06B9"/>
    <w:rsid w:val="008F1EAB"/>
    <w:rsid w:val="008F20FE"/>
    <w:rsid w:val="008F25BA"/>
    <w:rsid w:val="008F2AE9"/>
    <w:rsid w:val="008F33DC"/>
    <w:rsid w:val="008F477F"/>
    <w:rsid w:val="008F4E67"/>
    <w:rsid w:val="008F4FDB"/>
    <w:rsid w:val="008F7E95"/>
    <w:rsid w:val="00900061"/>
    <w:rsid w:val="00901E90"/>
    <w:rsid w:val="00902350"/>
    <w:rsid w:val="0090336B"/>
    <w:rsid w:val="00903A37"/>
    <w:rsid w:val="00903F6F"/>
    <w:rsid w:val="009041A1"/>
    <w:rsid w:val="00904A1D"/>
    <w:rsid w:val="00904B0C"/>
    <w:rsid w:val="00904C15"/>
    <w:rsid w:val="009053AA"/>
    <w:rsid w:val="0090558F"/>
    <w:rsid w:val="0090580F"/>
    <w:rsid w:val="00905875"/>
    <w:rsid w:val="00906939"/>
    <w:rsid w:val="0090695F"/>
    <w:rsid w:val="00906E15"/>
    <w:rsid w:val="00907002"/>
    <w:rsid w:val="009077B6"/>
    <w:rsid w:val="00910B7D"/>
    <w:rsid w:val="00911CEE"/>
    <w:rsid w:val="00911DFB"/>
    <w:rsid w:val="00911E2C"/>
    <w:rsid w:val="00912666"/>
    <w:rsid w:val="00912F66"/>
    <w:rsid w:val="009139D9"/>
    <w:rsid w:val="00913A8B"/>
    <w:rsid w:val="00913B48"/>
    <w:rsid w:val="00914208"/>
    <w:rsid w:val="00914AD8"/>
    <w:rsid w:val="00914D37"/>
    <w:rsid w:val="009150CF"/>
    <w:rsid w:val="00915FC1"/>
    <w:rsid w:val="00916079"/>
    <w:rsid w:val="00917CE9"/>
    <w:rsid w:val="0092000D"/>
    <w:rsid w:val="009209DE"/>
    <w:rsid w:val="00920B2B"/>
    <w:rsid w:val="00920BF2"/>
    <w:rsid w:val="00921730"/>
    <w:rsid w:val="00921E17"/>
    <w:rsid w:val="00922010"/>
    <w:rsid w:val="0092234E"/>
    <w:rsid w:val="009230B0"/>
    <w:rsid w:val="009230CA"/>
    <w:rsid w:val="00923482"/>
    <w:rsid w:val="00923BFD"/>
    <w:rsid w:val="00924166"/>
    <w:rsid w:val="00924420"/>
    <w:rsid w:val="00925086"/>
    <w:rsid w:val="009259FF"/>
    <w:rsid w:val="0092725F"/>
    <w:rsid w:val="009304E1"/>
    <w:rsid w:val="0093052A"/>
    <w:rsid w:val="00930880"/>
    <w:rsid w:val="00930C39"/>
    <w:rsid w:val="00931BD9"/>
    <w:rsid w:val="00931E5E"/>
    <w:rsid w:val="009321CA"/>
    <w:rsid w:val="0093286E"/>
    <w:rsid w:val="00932DE3"/>
    <w:rsid w:val="00933E08"/>
    <w:rsid w:val="009348C8"/>
    <w:rsid w:val="00935D9F"/>
    <w:rsid w:val="00935E32"/>
    <w:rsid w:val="009368F3"/>
    <w:rsid w:val="00937B32"/>
    <w:rsid w:val="00937B37"/>
    <w:rsid w:val="00940362"/>
    <w:rsid w:val="00940F58"/>
    <w:rsid w:val="00941196"/>
    <w:rsid w:val="00941636"/>
    <w:rsid w:val="0094184A"/>
    <w:rsid w:val="00941A69"/>
    <w:rsid w:val="00942490"/>
    <w:rsid w:val="009424D2"/>
    <w:rsid w:val="009425B0"/>
    <w:rsid w:val="00942A96"/>
    <w:rsid w:val="00943049"/>
    <w:rsid w:val="00943193"/>
    <w:rsid w:val="00943742"/>
    <w:rsid w:val="0094406C"/>
    <w:rsid w:val="00944211"/>
    <w:rsid w:val="00944BD5"/>
    <w:rsid w:val="00945594"/>
    <w:rsid w:val="00945C05"/>
    <w:rsid w:val="00945FBF"/>
    <w:rsid w:val="0094638D"/>
    <w:rsid w:val="00946945"/>
    <w:rsid w:val="00946E0F"/>
    <w:rsid w:val="00947713"/>
    <w:rsid w:val="00947FA7"/>
    <w:rsid w:val="00950DE7"/>
    <w:rsid w:val="00950F85"/>
    <w:rsid w:val="0095118F"/>
    <w:rsid w:val="009513A6"/>
    <w:rsid w:val="009514EC"/>
    <w:rsid w:val="00951FAA"/>
    <w:rsid w:val="0095236D"/>
    <w:rsid w:val="009523B0"/>
    <w:rsid w:val="009530AE"/>
    <w:rsid w:val="00953455"/>
    <w:rsid w:val="00953920"/>
    <w:rsid w:val="00953D47"/>
    <w:rsid w:val="009540DB"/>
    <w:rsid w:val="00954258"/>
    <w:rsid w:val="00954D59"/>
    <w:rsid w:val="00954F32"/>
    <w:rsid w:val="00955469"/>
    <w:rsid w:val="009555E4"/>
    <w:rsid w:val="0095569F"/>
    <w:rsid w:val="00955909"/>
    <w:rsid w:val="00956368"/>
    <w:rsid w:val="0095681E"/>
    <w:rsid w:val="009572D4"/>
    <w:rsid w:val="00957C33"/>
    <w:rsid w:val="00957D3E"/>
    <w:rsid w:val="009608DB"/>
    <w:rsid w:val="00960FDD"/>
    <w:rsid w:val="00961921"/>
    <w:rsid w:val="00962185"/>
    <w:rsid w:val="009627BF"/>
    <w:rsid w:val="00962B7A"/>
    <w:rsid w:val="0096398E"/>
    <w:rsid w:val="009639F3"/>
    <w:rsid w:val="00963E89"/>
    <w:rsid w:val="0096430A"/>
    <w:rsid w:val="00965026"/>
    <w:rsid w:val="0096554B"/>
    <w:rsid w:val="0096555D"/>
    <w:rsid w:val="0096584A"/>
    <w:rsid w:val="0096595D"/>
    <w:rsid w:val="00966404"/>
    <w:rsid w:val="0096679D"/>
    <w:rsid w:val="00966DCB"/>
    <w:rsid w:val="00966E85"/>
    <w:rsid w:val="00966F83"/>
    <w:rsid w:val="00967B62"/>
    <w:rsid w:val="0097014A"/>
    <w:rsid w:val="0097067D"/>
    <w:rsid w:val="00970BC7"/>
    <w:rsid w:val="00970C0D"/>
    <w:rsid w:val="00971280"/>
    <w:rsid w:val="009712EE"/>
    <w:rsid w:val="0097145D"/>
    <w:rsid w:val="009718FE"/>
    <w:rsid w:val="00971EF6"/>
    <w:rsid w:val="00971F08"/>
    <w:rsid w:val="0097277E"/>
    <w:rsid w:val="0097334B"/>
    <w:rsid w:val="0097354C"/>
    <w:rsid w:val="0097394E"/>
    <w:rsid w:val="00973AF8"/>
    <w:rsid w:val="0097574A"/>
    <w:rsid w:val="0097603D"/>
    <w:rsid w:val="0097613D"/>
    <w:rsid w:val="00976336"/>
    <w:rsid w:val="00976901"/>
    <w:rsid w:val="00976949"/>
    <w:rsid w:val="00976CD2"/>
    <w:rsid w:val="00976EFA"/>
    <w:rsid w:val="00976F69"/>
    <w:rsid w:val="009803F4"/>
    <w:rsid w:val="00980477"/>
    <w:rsid w:val="00980533"/>
    <w:rsid w:val="0098091E"/>
    <w:rsid w:val="009810AC"/>
    <w:rsid w:val="00982263"/>
    <w:rsid w:val="00982D5B"/>
    <w:rsid w:val="0098497A"/>
    <w:rsid w:val="0098512C"/>
    <w:rsid w:val="00985253"/>
    <w:rsid w:val="009853B3"/>
    <w:rsid w:val="0098592E"/>
    <w:rsid w:val="00985DC9"/>
    <w:rsid w:val="00986307"/>
    <w:rsid w:val="00987927"/>
    <w:rsid w:val="009904FB"/>
    <w:rsid w:val="00990630"/>
    <w:rsid w:val="00990F9A"/>
    <w:rsid w:val="00991761"/>
    <w:rsid w:val="0099218C"/>
    <w:rsid w:val="00994DCA"/>
    <w:rsid w:val="009950DE"/>
    <w:rsid w:val="009951FD"/>
    <w:rsid w:val="00995D6A"/>
    <w:rsid w:val="00995F7B"/>
    <w:rsid w:val="009960EC"/>
    <w:rsid w:val="009966F9"/>
    <w:rsid w:val="00996A25"/>
    <w:rsid w:val="00996FC8"/>
    <w:rsid w:val="009970DD"/>
    <w:rsid w:val="0099722C"/>
    <w:rsid w:val="0099796E"/>
    <w:rsid w:val="009A0491"/>
    <w:rsid w:val="009A04A4"/>
    <w:rsid w:val="009A04E3"/>
    <w:rsid w:val="009A0AE5"/>
    <w:rsid w:val="009A0FBA"/>
    <w:rsid w:val="009A110C"/>
    <w:rsid w:val="009A13F2"/>
    <w:rsid w:val="009A1601"/>
    <w:rsid w:val="009A16B6"/>
    <w:rsid w:val="009A16D7"/>
    <w:rsid w:val="009A182B"/>
    <w:rsid w:val="009A1B06"/>
    <w:rsid w:val="009A2A47"/>
    <w:rsid w:val="009A302A"/>
    <w:rsid w:val="009A3112"/>
    <w:rsid w:val="009A347D"/>
    <w:rsid w:val="009A376E"/>
    <w:rsid w:val="009A3BB6"/>
    <w:rsid w:val="009A3ECF"/>
    <w:rsid w:val="009A462D"/>
    <w:rsid w:val="009A469F"/>
    <w:rsid w:val="009A54BA"/>
    <w:rsid w:val="009A5690"/>
    <w:rsid w:val="009A57A4"/>
    <w:rsid w:val="009A5CBA"/>
    <w:rsid w:val="009A6A25"/>
    <w:rsid w:val="009A7308"/>
    <w:rsid w:val="009A7D4D"/>
    <w:rsid w:val="009B0E47"/>
    <w:rsid w:val="009B10F3"/>
    <w:rsid w:val="009B1F30"/>
    <w:rsid w:val="009B1F39"/>
    <w:rsid w:val="009B2A54"/>
    <w:rsid w:val="009B2C1D"/>
    <w:rsid w:val="009B37FF"/>
    <w:rsid w:val="009B390C"/>
    <w:rsid w:val="009B3AC2"/>
    <w:rsid w:val="009B41C3"/>
    <w:rsid w:val="009B464A"/>
    <w:rsid w:val="009B4DF4"/>
    <w:rsid w:val="009B549F"/>
    <w:rsid w:val="009B564E"/>
    <w:rsid w:val="009B5A10"/>
    <w:rsid w:val="009B79A4"/>
    <w:rsid w:val="009B7BE3"/>
    <w:rsid w:val="009B7C46"/>
    <w:rsid w:val="009B7E87"/>
    <w:rsid w:val="009C0169"/>
    <w:rsid w:val="009C0219"/>
    <w:rsid w:val="009C0448"/>
    <w:rsid w:val="009C06E3"/>
    <w:rsid w:val="009C0BFF"/>
    <w:rsid w:val="009C0D81"/>
    <w:rsid w:val="009C128B"/>
    <w:rsid w:val="009C1F19"/>
    <w:rsid w:val="009C21D2"/>
    <w:rsid w:val="009C22D1"/>
    <w:rsid w:val="009C23D0"/>
    <w:rsid w:val="009C2CEB"/>
    <w:rsid w:val="009C3C62"/>
    <w:rsid w:val="009C403E"/>
    <w:rsid w:val="009C4538"/>
    <w:rsid w:val="009C4F9B"/>
    <w:rsid w:val="009C5041"/>
    <w:rsid w:val="009C53DF"/>
    <w:rsid w:val="009C5643"/>
    <w:rsid w:val="009C5D44"/>
    <w:rsid w:val="009C7123"/>
    <w:rsid w:val="009C71E8"/>
    <w:rsid w:val="009C7FC6"/>
    <w:rsid w:val="009D077B"/>
    <w:rsid w:val="009D0926"/>
    <w:rsid w:val="009D09A7"/>
    <w:rsid w:val="009D0E03"/>
    <w:rsid w:val="009D144F"/>
    <w:rsid w:val="009D1E7A"/>
    <w:rsid w:val="009D1EC9"/>
    <w:rsid w:val="009D1FA2"/>
    <w:rsid w:val="009D26CB"/>
    <w:rsid w:val="009D2DD1"/>
    <w:rsid w:val="009D2FE4"/>
    <w:rsid w:val="009D362F"/>
    <w:rsid w:val="009D3705"/>
    <w:rsid w:val="009D3A74"/>
    <w:rsid w:val="009D3F8A"/>
    <w:rsid w:val="009D46BC"/>
    <w:rsid w:val="009D47B3"/>
    <w:rsid w:val="009D4FF0"/>
    <w:rsid w:val="009D50E6"/>
    <w:rsid w:val="009D56C5"/>
    <w:rsid w:val="009D67AD"/>
    <w:rsid w:val="009D6847"/>
    <w:rsid w:val="009D6B41"/>
    <w:rsid w:val="009D703C"/>
    <w:rsid w:val="009D718F"/>
    <w:rsid w:val="009D7B10"/>
    <w:rsid w:val="009D7D74"/>
    <w:rsid w:val="009E068F"/>
    <w:rsid w:val="009E0C97"/>
    <w:rsid w:val="009E0DFE"/>
    <w:rsid w:val="009E0F38"/>
    <w:rsid w:val="009E14E0"/>
    <w:rsid w:val="009E1BF0"/>
    <w:rsid w:val="009E1E90"/>
    <w:rsid w:val="009E35DB"/>
    <w:rsid w:val="009E41C3"/>
    <w:rsid w:val="009E41C7"/>
    <w:rsid w:val="009E451D"/>
    <w:rsid w:val="009E4595"/>
    <w:rsid w:val="009E47A3"/>
    <w:rsid w:val="009E4FD2"/>
    <w:rsid w:val="009E6525"/>
    <w:rsid w:val="009E7527"/>
    <w:rsid w:val="009E7D11"/>
    <w:rsid w:val="009F0376"/>
    <w:rsid w:val="009F0665"/>
    <w:rsid w:val="009F08F3"/>
    <w:rsid w:val="009F09EF"/>
    <w:rsid w:val="009F0B12"/>
    <w:rsid w:val="009F10E6"/>
    <w:rsid w:val="009F13E0"/>
    <w:rsid w:val="009F1621"/>
    <w:rsid w:val="009F1AB2"/>
    <w:rsid w:val="009F2240"/>
    <w:rsid w:val="009F25EA"/>
    <w:rsid w:val="009F2796"/>
    <w:rsid w:val="009F279E"/>
    <w:rsid w:val="009F281A"/>
    <w:rsid w:val="009F344F"/>
    <w:rsid w:val="009F346E"/>
    <w:rsid w:val="009F3629"/>
    <w:rsid w:val="009F448F"/>
    <w:rsid w:val="009F6A3C"/>
    <w:rsid w:val="009F7316"/>
    <w:rsid w:val="00A00BAD"/>
    <w:rsid w:val="00A00C75"/>
    <w:rsid w:val="00A01F52"/>
    <w:rsid w:val="00A02963"/>
    <w:rsid w:val="00A02B78"/>
    <w:rsid w:val="00A02F15"/>
    <w:rsid w:val="00A031D8"/>
    <w:rsid w:val="00A048A8"/>
    <w:rsid w:val="00A04F49"/>
    <w:rsid w:val="00A0689A"/>
    <w:rsid w:val="00A0734F"/>
    <w:rsid w:val="00A075D8"/>
    <w:rsid w:val="00A077A9"/>
    <w:rsid w:val="00A079F7"/>
    <w:rsid w:val="00A07B1F"/>
    <w:rsid w:val="00A07F2A"/>
    <w:rsid w:val="00A1064D"/>
    <w:rsid w:val="00A11401"/>
    <w:rsid w:val="00A121B9"/>
    <w:rsid w:val="00A1309F"/>
    <w:rsid w:val="00A13E54"/>
    <w:rsid w:val="00A1493F"/>
    <w:rsid w:val="00A15365"/>
    <w:rsid w:val="00A15454"/>
    <w:rsid w:val="00A16544"/>
    <w:rsid w:val="00A1701C"/>
    <w:rsid w:val="00A171AC"/>
    <w:rsid w:val="00A1781C"/>
    <w:rsid w:val="00A17BFD"/>
    <w:rsid w:val="00A17E87"/>
    <w:rsid w:val="00A17F63"/>
    <w:rsid w:val="00A20199"/>
    <w:rsid w:val="00A20F9F"/>
    <w:rsid w:val="00A215CD"/>
    <w:rsid w:val="00A216A4"/>
    <w:rsid w:val="00A2193B"/>
    <w:rsid w:val="00A21D77"/>
    <w:rsid w:val="00A2291F"/>
    <w:rsid w:val="00A2351A"/>
    <w:rsid w:val="00A23AE1"/>
    <w:rsid w:val="00A2402B"/>
    <w:rsid w:val="00A241FE"/>
    <w:rsid w:val="00A255FF"/>
    <w:rsid w:val="00A25BB3"/>
    <w:rsid w:val="00A264A9"/>
    <w:rsid w:val="00A26A44"/>
    <w:rsid w:val="00A26DCF"/>
    <w:rsid w:val="00A27785"/>
    <w:rsid w:val="00A30187"/>
    <w:rsid w:val="00A30290"/>
    <w:rsid w:val="00A30501"/>
    <w:rsid w:val="00A30663"/>
    <w:rsid w:val="00A30817"/>
    <w:rsid w:val="00A30E0E"/>
    <w:rsid w:val="00A3119B"/>
    <w:rsid w:val="00A313D6"/>
    <w:rsid w:val="00A31B1E"/>
    <w:rsid w:val="00A31DDB"/>
    <w:rsid w:val="00A31E56"/>
    <w:rsid w:val="00A3437B"/>
    <w:rsid w:val="00A3448A"/>
    <w:rsid w:val="00A3456F"/>
    <w:rsid w:val="00A346A2"/>
    <w:rsid w:val="00A36297"/>
    <w:rsid w:val="00A3694B"/>
    <w:rsid w:val="00A3759D"/>
    <w:rsid w:val="00A37651"/>
    <w:rsid w:val="00A40802"/>
    <w:rsid w:val="00A4088B"/>
    <w:rsid w:val="00A40ADC"/>
    <w:rsid w:val="00A41E2B"/>
    <w:rsid w:val="00A42060"/>
    <w:rsid w:val="00A43F26"/>
    <w:rsid w:val="00A449AB"/>
    <w:rsid w:val="00A44CAC"/>
    <w:rsid w:val="00A44E53"/>
    <w:rsid w:val="00A45304"/>
    <w:rsid w:val="00A45B74"/>
    <w:rsid w:val="00A46133"/>
    <w:rsid w:val="00A46AD2"/>
    <w:rsid w:val="00A4705E"/>
    <w:rsid w:val="00A4736A"/>
    <w:rsid w:val="00A47B53"/>
    <w:rsid w:val="00A47D38"/>
    <w:rsid w:val="00A47D3B"/>
    <w:rsid w:val="00A50641"/>
    <w:rsid w:val="00A50B82"/>
    <w:rsid w:val="00A50EB0"/>
    <w:rsid w:val="00A520DB"/>
    <w:rsid w:val="00A5213E"/>
    <w:rsid w:val="00A52C1F"/>
    <w:rsid w:val="00A52DB7"/>
    <w:rsid w:val="00A52E1D"/>
    <w:rsid w:val="00A545D5"/>
    <w:rsid w:val="00A555D4"/>
    <w:rsid w:val="00A55CE4"/>
    <w:rsid w:val="00A55D00"/>
    <w:rsid w:val="00A57034"/>
    <w:rsid w:val="00A578F1"/>
    <w:rsid w:val="00A57D84"/>
    <w:rsid w:val="00A60A3D"/>
    <w:rsid w:val="00A611CF"/>
    <w:rsid w:val="00A612B7"/>
    <w:rsid w:val="00A61499"/>
    <w:rsid w:val="00A61EE7"/>
    <w:rsid w:val="00A620D9"/>
    <w:rsid w:val="00A62769"/>
    <w:rsid w:val="00A62A77"/>
    <w:rsid w:val="00A63483"/>
    <w:rsid w:val="00A63699"/>
    <w:rsid w:val="00A63704"/>
    <w:rsid w:val="00A63B08"/>
    <w:rsid w:val="00A63FE7"/>
    <w:rsid w:val="00A657D7"/>
    <w:rsid w:val="00A6590F"/>
    <w:rsid w:val="00A65DFD"/>
    <w:rsid w:val="00A65E2B"/>
    <w:rsid w:val="00A660AC"/>
    <w:rsid w:val="00A66DF1"/>
    <w:rsid w:val="00A6728A"/>
    <w:rsid w:val="00A67C42"/>
    <w:rsid w:val="00A67DDA"/>
    <w:rsid w:val="00A67E6C"/>
    <w:rsid w:val="00A70801"/>
    <w:rsid w:val="00A70A2E"/>
    <w:rsid w:val="00A70F72"/>
    <w:rsid w:val="00A7129F"/>
    <w:rsid w:val="00A71457"/>
    <w:rsid w:val="00A71B99"/>
    <w:rsid w:val="00A71BFE"/>
    <w:rsid w:val="00A71C46"/>
    <w:rsid w:val="00A72929"/>
    <w:rsid w:val="00A73946"/>
    <w:rsid w:val="00A739D0"/>
    <w:rsid w:val="00A73A4D"/>
    <w:rsid w:val="00A7445D"/>
    <w:rsid w:val="00A761D4"/>
    <w:rsid w:val="00A77EC4"/>
    <w:rsid w:val="00A8125F"/>
    <w:rsid w:val="00A812B4"/>
    <w:rsid w:val="00A8144A"/>
    <w:rsid w:val="00A818D2"/>
    <w:rsid w:val="00A81A74"/>
    <w:rsid w:val="00A84053"/>
    <w:rsid w:val="00A845E3"/>
    <w:rsid w:val="00A847DE"/>
    <w:rsid w:val="00A847E9"/>
    <w:rsid w:val="00A848C2"/>
    <w:rsid w:val="00A8509A"/>
    <w:rsid w:val="00A86616"/>
    <w:rsid w:val="00A8681D"/>
    <w:rsid w:val="00A8689D"/>
    <w:rsid w:val="00A872A0"/>
    <w:rsid w:val="00A875DB"/>
    <w:rsid w:val="00A90178"/>
    <w:rsid w:val="00A91939"/>
    <w:rsid w:val="00A91CEC"/>
    <w:rsid w:val="00A92142"/>
    <w:rsid w:val="00A92879"/>
    <w:rsid w:val="00A92C30"/>
    <w:rsid w:val="00A92F7D"/>
    <w:rsid w:val="00A933C2"/>
    <w:rsid w:val="00A9386F"/>
    <w:rsid w:val="00A9431A"/>
    <w:rsid w:val="00A9442A"/>
    <w:rsid w:val="00A94EBC"/>
    <w:rsid w:val="00A95753"/>
    <w:rsid w:val="00A95890"/>
    <w:rsid w:val="00A95C62"/>
    <w:rsid w:val="00A95CD5"/>
    <w:rsid w:val="00A95CF6"/>
    <w:rsid w:val="00A96A16"/>
    <w:rsid w:val="00A96EC7"/>
    <w:rsid w:val="00A97132"/>
    <w:rsid w:val="00A973FA"/>
    <w:rsid w:val="00A975B9"/>
    <w:rsid w:val="00AA016F"/>
    <w:rsid w:val="00AA1D7E"/>
    <w:rsid w:val="00AA1ED6"/>
    <w:rsid w:val="00AA24BB"/>
    <w:rsid w:val="00AA2EA5"/>
    <w:rsid w:val="00AA31D6"/>
    <w:rsid w:val="00AA37A6"/>
    <w:rsid w:val="00AA3B9D"/>
    <w:rsid w:val="00AA3E16"/>
    <w:rsid w:val="00AA51D6"/>
    <w:rsid w:val="00AA5A38"/>
    <w:rsid w:val="00AA63F8"/>
    <w:rsid w:val="00AA6F0A"/>
    <w:rsid w:val="00AA7038"/>
    <w:rsid w:val="00AA7613"/>
    <w:rsid w:val="00AA7CD7"/>
    <w:rsid w:val="00AB0283"/>
    <w:rsid w:val="00AB0BC8"/>
    <w:rsid w:val="00AB11CA"/>
    <w:rsid w:val="00AB13A3"/>
    <w:rsid w:val="00AB14D9"/>
    <w:rsid w:val="00AB1783"/>
    <w:rsid w:val="00AB1FA8"/>
    <w:rsid w:val="00AB2CB1"/>
    <w:rsid w:val="00AB326B"/>
    <w:rsid w:val="00AB3A01"/>
    <w:rsid w:val="00AB4725"/>
    <w:rsid w:val="00AB4A1D"/>
    <w:rsid w:val="00AB4AB8"/>
    <w:rsid w:val="00AB5C27"/>
    <w:rsid w:val="00AB5F19"/>
    <w:rsid w:val="00AB655E"/>
    <w:rsid w:val="00AB6BA9"/>
    <w:rsid w:val="00AB7F21"/>
    <w:rsid w:val="00AC007F"/>
    <w:rsid w:val="00AC0A35"/>
    <w:rsid w:val="00AC16A4"/>
    <w:rsid w:val="00AC1BC3"/>
    <w:rsid w:val="00AC21CD"/>
    <w:rsid w:val="00AC22D7"/>
    <w:rsid w:val="00AC2ECD"/>
    <w:rsid w:val="00AC3119"/>
    <w:rsid w:val="00AC3C59"/>
    <w:rsid w:val="00AC49FB"/>
    <w:rsid w:val="00AC523C"/>
    <w:rsid w:val="00AC5A10"/>
    <w:rsid w:val="00AC5CEC"/>
    <w:rsid w:val="00AC6B7B"/>
    <w:rsid w:val="00AC6EA3"/>
    <w:rsid w:val="00AD048E"/>
    <w:rsid w:val="00AD051E"/>
    <w:rsid w:val="00AD08F0"/>
    <w:rsid w:val="00AD0AA3"/>
    <w:rsid w:val="00AD0D2F"/>
    <w:rsid w:val="00AD0FD8"/>
    <w:rsid w:val="00AD14DC"/>
    <w:rsid w:val="00AD1EEF"/>
    <w:rsid w:val="00AD3677"/>
    <w:rsid w:val="00AD3809"/>
    <w:rsid w:val="00AD3CB8"/>
    <w:rsid w:val="00AD3E3B"/>
    <w:rsid w:val="00AD3F94"/>
    <w:rsid w:val="00AD4896"/>
    <w:rsid w:val="00AD4A5A"/>
    <w:rsid w:val="00AD6C06"/>
    <w:rsid w:val="00AD758B"/>
    <w:rsid w:val="00AE1ED5"/>
    <w:rsid w:val="00AE24EA"/>
    <w:rsid w:val="00AE27AC"/>
    <w:rsid w:val="00AE2E3F"/>
    <w:rsid w:val="00AE3D6F"/>
    <w:rsid w:val="00AE40E0"/>
    <w:rsid w:val="00AE4D93"/>
    <w:rsid w:val="00AE4DBA"/>
    <w:rsid w:val="00AE4F07"/>
    <w:rsid w:val="00AE5363"/>
    <w:rsid w:val="00AE540C"/>
    <w:rsid w:val="00AE6137"/>
    <w:rsid w:val="00AE61B2"/>
    <w:rsid w:val="00AE6359"/>
    <w:rsid w:val="00AE672A"/>
    <w:rsid w:val="00AE7128"/>
    <w:rsid w:val="00AE767F"/>
    <w:rsid w:val="00AF02F1"/>
    <w:rsid w:val="00AF131B"/>
    <w:rsid w:val="00AF1C5D"/>
    <w:rsid w:val="00AF1D67"/>
    <w:rsid w:val="00AF23A6"/>
    <w:rsid w:val="00AF348C"/>
    <w:rsid w:val="00AF36E4"/>
    <w:rsid w:val="00AF42D7"/>
    <w:rsid w:val="00AF4EAD"/>
    <w:rsid w:val="00AF50A9"/>
    <w:rsid w:val="00AF50D0"/>
    <w:rsid w:val="00AF53A6"/>
    <w:rsid w:val="00AF6B6A"/>
    <w:rsid w:val="00AF6BFE"/>
    <w:rsid w:val="00AF6CD5"/>
    <w:rsid w:val="00AF6D27"/>
    <w:rsid w:val="00AF6F07"/>
    <w:rsid w:val="00AF7180"/>
    <w:rsid w:val="00B006FE"/>
    <w:rsid w:val="00B007CB"/>
    <w:rsid w:val="00B0131A"/>
    <w:rsid w:val="00B01660"/>
    <w:rsid w:val="00B020C5"/>
    <w:rsid w:val="00B02AA9"/>
    <w:rsid w:val="00B02C6B"/>
    <w:rsid w:val="00B02FA3"/>
    <w:rsid w:val="00B04069"/>
    <w:rsid w:val="00B04971"/>
    <w:rsid w:val="00B05042"/>
    <w:rsid w:val="00B05084"/>
    <w:rsid w:val="00B05204"/>
    <w:rsid w:val="00B05620"/>
    <w:rsid w:val="00B06F26"/>
    <w:rsid w:val="00B10FAE"/>
    <w:rsid w:val="00B10FD6"/>
    <w:rsid w:val="00B11191"/>
    <w:rsid w:val="00B11AF2"/>
    <w:rsid w:val="00B11BBA"/>
    <w:rsid w:val="00B14D59"/>
    <w:rsid w:val="00B14FD8"/>
    <w:rsid w:val="00B1502B"/>
    <w:rsid w:val="00B15257"/>
    <w:rsid w:val="00B1535E"/>
    <w:rsid w:val="00B157F9"/>
    <w:rsid w:val="00B15ADD"/>
    <w:rsid w:val="00B15F53"/>
    <w:rsid w:val="00B16597"/>
    <w:rsid w:val="00B178D4"/>
    <w:rsid w:val="00B17B6F"/>
    <w:rsid w:val="00B17E91"/>
    <w:rsid w:val="00B20227"/>
    <w:rsid w:val="00B20256"/>
    <w:rsid w:val="00B202D7"/>
    <w:rsid w:val="00B20D09"/>
    <w:rsid w:val="00B223AE"/>
    <w:rsid w:val="00B242A7"/>
    <w:rsid w:val="00B245E4"/>
    <w:rsid w:val="00B24800"/>
    <w:rsid w:val="00B25034"/>
    <w:rsid w:val="00B25ED9"/>
    <w:rsid w:val="00B26906"/>
    <w:rsid w:val="00B26D7A"/>
    <w:rsid w:val="00B2763F"/>
    <w:rsid w:val="00B27753"/>
    <w:rsid w:val="00B27AAC"/>
    <w:rsid w:val="00B3001F"/>
    <w:rsid w:val="00B300A8"/>
    <w:rsid w:val="00B3047A"/>
    <w:rsid w:val="00B30929"/>
    <w:rsid w:val="00B315FB"/>
    <w:rsid w:val="00B318C2"/>
    <w:rsid w:val="00B31909"/>
    <w:rsid w:val="00B31E0C"/>
    <w:rsid w:val="00B32412"/>
    <w:rsid w:val="00B32B45"/>
    <w:rsid w:val="00B335D1"/>
    <w:rsid w:val="00B33779"/>
    <w:rsid w:val="00B3402A"/>
    <w:rsid w:val="00B3498E"/>
    <w:rsid w:val="00B34A01"/>
    <w:rsid w:val="00B34E85"/>
    <w:rsid w:val="00B36B08"/>
    <w:rsid w:val="00B36C34"/>
    <w:rsid w:val="00B372AA"/>
    <w:rsid w:val="00B37453"/>
    <w:rsid w:val="00B37684"/>
    <w:rsid w:val="00B37774"/>
    <w:rsid w:val="00B378C6"/>
    <w:rsid w:val="00B37C3F"/>
    <w:rsid w:val="00B40285"/>
    <w:rsid w:val="00B402F8"/>
    <w:rsid w:val="00B40445"/>
    <w:rsid w:val="00B408D3"/>
    <w:rsid w:val="00B409E0"/>
    <w:rsid w:val="00B41888"/>
    <w:rsid w:val="00B41DF9"/>
    <w:rsid w:val="00B4212E"/>
    <w:rsid w:val="00B424B9"/>
    <w:rsid w:val="00B427CF"/>
    <w:rsid w:val="00B42B72"/>
    <w:rsid w:val="00B43741"/>
    <w:rsid w:val="00B44009"/>
    <w:rsid w:val="00B444B1"/>
    <w:rsid w:val="00B45A52"/>
    <w:rsid w:val="00B45F44"/>
    <w:rsid w:val="00B46175"/>
    <w:rsid w:val="00B4646B"/>
    <w:rsid w:val="00B4685D"/>
    <w:rsid w:val="00B4709E"/>
    <w:rsid w:val="00B5023A"/>
    <w:rsid w:val="00B504BD"/>
    <w:rsid w:val="00B508B8"/>
    <w:rsid w:val="00B50D91"/>
    <w:rsid w:val="00B510DB"/>
    <w:rsid w:val="00B51C4E"/>
    <w:rsid w:val="00B51D01"/>
    <w:rsid w:val="00B52D26"/>
    <w:rsid w:val="00B52D55"/>
    <w:rsid w:val="00B53412"/>
    <w:rsid w:val="00B5352C"/>
    <w:rsid w:val="00B535A0"/>
    <w:rsid w:val="00B53621"/>
    <w:rsid w:val="00B53741"/>
    <w:rsid w:val="00B53B38"/>
    <w:rsid w:val="00B53E95"/>
    <w:rsid w:val="00B548B7"/>
    <w:rsid w:val="00B55A44"/>
    <w:rsid w:val="00B55B4F"/>
    <w:rsid w:val="00B55BF2"/>
    <w:rsid w:val="00B56EDD"/>
    <w:rsid w:val="00B5709C"/>
    <w:rsid w:val="00B571E7"/>
    <w:rsid w:val="00B575AC"/>
    <w:rsid w:val="00B600CD"/>
    <w:rsid w:val="00B60BD4"/>
    <w:rsid w:val="00B61442"/>
    <w:rsid w:val="00B617A4"/>
    <w:rsid w:val="00B6209A"/>
    <w:rsid w:val="00B63514"/>
    <w:rsid w:val="00B636C0"/>
    <w:rsid w:val="00B6372C"/>
    <w:rsid w:val="00B63D81"/>
    <w:rsid w:val="00B63F7F"/>
    <w:rsid w:val="00B64B37"/>
    <w:rsid w:val="00B65624"/>
    <w:rsid w:val="00B662CC"/>
    <w:rsid w:val="00B664C7"/>
    <w:rsid w:val="00B6657C"/>
    <w:rsid w:val="00B6740A"/>
    <w:rsid w:val="00B6756F"/>
    <w:rsid w:val="00B67756"/>
    <w:rsid w:val="00B67CFC"/>
    <w:rsid w:val="00B70432"/>
    <w:rsid w:val="00B7095F"/>
    <w:rsid w:val="00B71778"/>
    <w:rsid w:val="00B71F7E"/>
    <w:rsid w:val="00B71FE2"/>
    <w:rsid w:val="00B7209F"/>
    <w:rsid w:val="00B7278E"/>
    <w:rsid w:val="00B739F6"/>
    <w:rsid w:val="00B74D3B"/>
    <w:rsid w:val="00B75DCE"/>
    <w:rsid w:val="00B75FC5"/>
    <w:rsid w:val="00B76A22"/>
    <w:rsid w:val="00B77A47"/>
    <w:rsid w:val="00B80AC2"/>
    <w:rsid w:val="00B8121A"/>
    <w:rsid w:val="00B814EE"/>
    <w:rsid w:val="00B81A6C"/>
    <w:rsid w:val="00B81C52"/>
    <w:rsid w:val="00B81D47"/>
    <w:rsid w:val="00B83881"/>
    <w:rsid w:val="00B83DBD"/>
    <w:rsid w:val="00B8571C"/>
    <w:rsid w:val="00B85C38"/>
    <w:rsid w:val="00B85DE5"/>
    <w:rsid w:val="00B860A2"/>
    <w:rsid w:val="00B863B2"/>
    <w:rsid w:val="00B87409"/>
    <w:rsid w:val="00B87475"/>
    <w:rsid w:val="00B87C2B"/>
    <w:rsid w:val="00B9087D"/>
    <w:rsid w:val="00B90F73"/>
    <w:rsid w:val="00B9153F"/>
    <w:rsid w:val="00B91652"/>
    <w:rsid w:val="00B91833"/>
    <w:rsid w:val="00B918C7"/>
    <w:rsid w:val="00B92AD1"/>
    <w:rsid w:val="00B92B49"/>
    <w:rsid w:val="00B92F22"/>
    <w:rsid w:val="00B939B2"/>
    <w:rsid w:val="00B93A30"/>
    <w:rsid w:val="00B93B38"/>
    <w:rsid w:val="00B93B59"/>
    <w:rsid w:val="00B9406A"/>
    <w:rsid w:val="00B94F8E"/>
    <w:rsid w:val="00B9583F"/>
    <w:rsid w:val="00B95E79"/>
    <w:rsid w:val="00B95FF9"/>
    <w:rsid w:val="00B96CA4"/>
    <w:rsid w:val="00B97C14"/>
    <w:rsid w:val="00B97D87"/>
    <w:rsid w:val="00BA0F92"/>
    <w:rsid w:val="00BA127F"/>
    <w:rsid w:val="00BA1683"/>
    <w:rsid w:val="00BA1927"/>
    <w:rsid w:val="00BA2280"/>
    <w:rsid w:val="00BA2770"/>
    <w:rsid w:val="00BA29AE"/>
    <w:rsid w:val="00BA2A08"/>
    <w:rsid w:val="00BA2A77"/>
    <w:rsid w:val="00BA2F58"/>
    <w:rsid w:val="00BA3A01"/>
    <w:rsid w:val="00BA3D2C"/>
    <w:rsid w:val="00BA56D2"/>
    <w:rsid w:val="00BA5C86"/>
    <w:rsid w:val="00BA6468"/>
    <w:rsid w:val="00BA7671"/>
    <w:rsid w:val="00BA76E0"/>
    <w:rsid w:val="00BA77FA"/>
    <w:rsid w:val="00BB04CC"/>
    <w:rsid w:val="00BB0872"/>
    <w:rsid w:val="00BB0941"/>
    <w:rsid w:val="00BB09D1"/>
    <w:rsid w:val="00BB0DE6"/>
    <w:rsid w:val="00BB13FA"/>
    <w:rsid w:val="00BB1589"/>
    <w:rsid w:val="00BB2A25"/>
    <w:rsid w:val="00BB2B48"/>
    <w:rsid w:val="00BB31AE"/>
    <w:rsid w:val="00BB36DC"/>
    <w:rsid w:val="00BB372B"/>
    <w:rsid w:val="00BB3D02"/>
    <w:rsid w:val="00BB455F"/>
    <w:rsid w:val="00BB4D04"/>
    <w:rsid w:val="00BB4FF2"/>
    <w:rsid w:val="00BB51E9"/>
    <w:rsid w:val="00BB5C77"/>
    <w:rsid w:val="00BB609D"/>
    <w:rsid w:val="00BB6834"/>
    <w:rsid w:val="00BB71D2"/>
    <w:rsid w:val="00BB72C2"/>
    <w:rsid w:val="00BB7EA0"/>
    <w:rsid w:val="00BB7F75"/>
    <w:rsid w:val="00BC0FDC"/>
    <w:rsid w:val="00BC1019"/>
    <w:rsid w:val="00BC1762"/>
    <w:rsid w:val="00BC3053"/>
    <w:rsid w:val="00BC34C0"/>
    <w:rsid w:val="00BC3684"/>
    <w:rsid w:val="00BC4AC7"/>
    <w:rsid w:val="00BC4D2E"/>
    <w:rsid w:val="00BC503A"/>
    <w:rsid w:val="00BC5437"/>
    <w:rsid w:val="00BC5DAA"/>
    <w:rsid w:val="00BC604D"/>
    <w:rsid w:val="00BC764A"/>
    <w:rsid w:val="00BC764F"/>
    <w:rsid w:val="00BC789E"/>
    <w:rsid w:val="00BD0B84"/>
    <w:rsid w:val="00BD0DAC"/>
    <w:rsid w:val="00BD12B2"/>
    <w:rsid w:val="00BD2D1E"/>
    <w:rsid w:val="00BD3584"/>
    <w:rsid w:val="00BD48AC"/>
    <w:rsid w:val="00BD582B"/>
    <w:rsid w:val="00BD5B0B"/>
    <w:rsid w:val="00BD5F1A"/>
    <w:rsid w:val="00BD5F8C"/>
    <w:rsid w:val="00BD607C"/>
    <w:rsid w:val="00BD60B5"/>
    <w:rsid w:val="00BD62E2"/>
    <w:rsid w:val="00BD6338"/>
    <w:rsid w:val="00BD63AE"/>
    <w:rsid w:val="00BD7236"/>
    <w:rsid w:val="00BD7569"/>
    <w:rsid w:val="00BD7740"/>
    <w:rsid w:val="00BD78B7"/>
    <w:rsid w:val="00BD79B6"/>
    <w:rsid w:val="00BE0122"/>
    <w:rsid w:val="00BE0710"/>
    <w:rsid w:val="00BE0B6F"/>
    <w:rsid w:val="00BE0CEF"/>
    <w:rsid w:val="00BE1234"/>
    <w:rsid w:val="00BE2EBD"/>
    <w:rsid w:val="00BE2FA6"/>
    <w:rsid w:val="00BE32FA"/>
    <w:rsid w:val="00BE333F"/>
    <w:rsid w:val="00BE3BB5"/>
    <w:rsid w:val="00BE5D80"/>
    <w:rsid w:val="00BE5EC5"/>
    <w:rsid w:val="00BE699D"/>
    <w:rsid w:val="00BE69D6"/>
    <w:rsid w:val="00BE6DBD"/>
    <w:rsid w:val="00BE7406"/>
    <w:rsid w:val="00BE7603"/>
    <w:rsid w:val="00BF195E"/>
    <w:rsid w:val="00BF1B7F"/>
    <w:rsid w:val="00BF3279"/>
    <w:rsid w:val="00BF3905"/>
    <w:rsid w:val="00BF45A8"/>
    <w:rsid w:val="00BF4776"/>
    <w:rsid w:val="00BF4971"/>
    <w:rsid w:val="00BF4EE8"/>
    <w:rsid w:val="00BF5456"/>
    <w:rsid w:val="00BF55C0"/>
    <w:rsid w:val="00BF59E7"/>
    <w:rsid w:val="00BF5B91"/>
    <w:rsid w:val="00BF635A"/>
    <w:rsid w:val="00BF64AA"/>
    <w:rsid w:val="00BF69CD"/>
    <w:rsid w:val="00BF706E"/>
    <w:rsid w:val="00BF74C7"/>
    <w:rsid w:val="00BF7B02"/>
    <w:rsid w:val="00C00447"/>
    <w:rsid w:val="00C004ED"/>
    <w:rsid w:val="00C0087B"/>
    <w:rsid w:val="00C00EE7"/>
    <w:rsid w:val="00C01569"/>
    <w:rsid w:val="00C015F1"/>
    <w:rsid w:val="00C01864"/>
    <w:rsid w:val="00C01F33"/>
    <w:rsid w:val="00C02A6E"/>
    <w:rsid w:val="00C02CC6"/>
    <w:rsid w:val="00C03600"/>
    <w:rsid w:val="00C03F51"/>
    <w:rsid w:val="00C040F7"/>
    <w:rsid w:val="00C04245"/>
    <w:rsid w:val="00C044AB"/>
    <w:rsid w:val="00C04AFD"/>
    <w:rsid w:val="00C04D91"/>
    <w:rsid w:val="00C05706"/>
    <w:rsid w:val="00C05B55"/>
    <w:rsid w:val="00C07377"/>
    <w:rsid w:val="00C10478"/>
    <w:rsid w:val="00C12107"/>
    <w:rsid w:val="00C12BFC"/>
    <w:rsid w:val="00C14D4B"/>
    <w:rsid w:val="00C154BB"/>
    <w:rsid w:val="00C16329"/>
    <w:rsid w:val="00C16416"/>
    <w:rsid w:val="00C166C1"/>
    <w:rsid w:val="00C16FED"/>
    <w:rsid w:val="00C17094"/>
    <w:rsid w:val="00C17283"/>
    <w:rsid w:val="00C21017"/>
    <w:rsid w:val="00C215C4"/>
    <w:rsid w:val="00C21A90"/>
    <w:rsid w:val="00C22593"/>
    <w:rsid w:val="00C2264B"/>
    <w:rsid w:val="00C229D9"/>
    <w:rsid w:val="00C22B89"/>
    <w:rsid w:val="00C2332C"/>
    <w:rsid w:val="00C2340E"/>
    <w:rsid w:val="00C23B7F"/>
    <w:rsid w:val="00C24725"/>
    <w:rsid w:val="00C2548D"/>
    <w:rsid w:val="00C256BF"/>
    <w:rsid w:val="00C26577"/>
    <w:rsid w:val="00C26865"/>
    <w:rsid w:val="00C268E6"/>
    <w:rsid w:val="00C269B3"/>
    <w:rsid w:val="00C26A82"/>
    <w:rsid w:val="00C279B5"/>
    <w:rsid w:val="00C27C45"/>
    <w:rsid w:val="00C27C7F"/>
    <w:rsid w:val="00C27E70"/>
    <w:rsid w:val="00C30732"/>
    <w:rsid w:val="00C30BF5"/>
    <w:rsid w:val="00C31E51"/>
    <w:rsid w:val="00C3271E"/>
    <w:rsid w:val="00C32A08"/>
    <w:rsid w:val="00C3308A"/>
    <w:rsid w:val="00C33281"/>
    <w:rsid w:val="00C33A59"/>
    <w:rsid w:val="00C33CA5"/>
    <w:rsid w:val="00C352C1"/>
    <w:rsid w:val="00C353CC"/>
    <w:rsid w:val="00C362DB"/>
    <w:rsid w:val="00C3657E"/>
    <w:rsid w:val="00C3719D"/>
    <w:rsid w:val="00C37856"/>
    <w:rsid w:val="00C37C70"/>
    <w:rsid w:val="00C37CB2"/>
    <w:rsid w:val="00C37D8E"/>
    <w:rsid w:val="00C41D45"/>
    <w:rsid w:val="00C43267"/>
    <w:rsid w:val="00C43355"/>
    <w:rsid w:val="00C436C0"/>
    <w:rsid w:val="00C4381E"/>
    <w:rsid w:val="00C4396E"/>
    <w:rsid w:val="00C43DB9"/>
    <w:rsid w:val="00C44A36"/>
    <w:rsid w:val="00C44EE2"/>
    <w:rsid w:val="00C44F80"/>
    <w:rsid w:val="00C450CB"/>
    <w:rsid w:val="00C462A8"/>
    <w:rsid w:val="00C462DF"/>
    <w:rsid w:val="00C4698E"/>
    <w:rsid w:val="00C47330"/>
    <w:rsid w:val="00C473A5"/>
    <w:rsid w:val="00C511D4"/>
    <w:rsid w:val="00C51480"/>
    <w:rsid w:val="00C518C6"/>
    <w:rsid w:val="00C52EB1"/>
    <w:rsid w:val="00C532C2"/>
    <w:rsid w:val="00C53742"/>
    <w:rsid w:val="00C53DEE"/>
    <w:rsid w:val="00C546C2"/>
    <w:rsid w:val="00C54995"/>
    <w:rsid w:val="00C54D41"/>
    <w:rsid w:val="00C54F32"/>
    <w:rsid w:val="00C55522"/>
    <w:rsid w:val="00C56C00"/>
    <w:rsid w:val="00C57245"/>
    <w:rsid w:val="00C6017E"/>
    <w:rsid w:val="00C602AF"/>
    <w:rsid w:val="00C6046E"/>
    <w:rsid w:val="00C60783"/>
    <w:rsid w:val="00C609F7"/>
    <w:rsid w:val="00C60C30"/>
    <w:rsid w:val="00C60DCB"/>
    <w:rsid w:val="00C615FA"/>
    <w:rsid w:val="00C61857"/>
    <w:rsid w:val="00C619B9"/>
    <w:rsid w:val="00C61D47"/>
    <w:rsid w:val="00C6203F"/>
    <w:rsid w:val="00C62043"/>
    <w:rsid w:val="00C62501"/>
    <w:rsid w:val="00C62B10"/>
    <w:rsid w:val="00C63554"/>
    <w:rsid w:val="00C63CAC"/>
    <w:rsid w:val="00C64404"/>
    <w:rsid w:val="00C6443A"/>
    <w:rsid w:val="00C64672"/>
    <w:rsid w:val="00C64BED"/>
    <w:rsid w:val="00C64C5F"/>
    <w:rsid w:val="00C6582A"/>
    <w:rsid w:val="00C6583E"/>
    <w:rsid w:val="00C66203"/>
    <w:rsid w:val="00C668B3"/>
    <w:rsid w:val="00C66C85"/>
    <w:rsid w:val="00C66F4F"/>
    <w:rsid w:val="00C703A7"/>
    <w:rsid w:val="00C70697"/>
    <w:rsid w:val="00C70875"/>
    <w:rsid w:val="00C70C76"/>
    <w:rsid w:val="00C71AD1"/>
    <w:rsid w:val="00C71C74"/>
    <w:rsid w:val="00C71F31"/>
    <w:rsid w:val="00C72093"/>
    <w:rsid w:val="00C7230E"/>
    <w:rsid w:val="00C725EB"/>
    <w:rsid w:val="00C72A19"/>
    <w:rsid w:val="00C72AA7"/>
    <w:rsid w:val="00C72EF4"/>
    <w:rsid w:val="00C73EF4"/>
    <w:rsid w:val="00C73F83"/>
    <w:rsid w:val="00C744FE"/>
    <w:rsid w:val="00C748C0"/>
    <w:rsid w:val="00C74BB0"/>
    <w:rsid w:val="00C74CE0"/>
    <w:rsid w:val="00C74E9F"/>
    <w:rsid w:val="00C74EA7"/>
    <w:rsid w:val="00C75228"/>
    <w:rsid w:val="00C75D2F"/>
    <w:rsid w:val="00C76227"/>
    <w:rsid w:val="00C767BE"/>
    <w:rsid w:val="00C76E3C"/>
    <w:rsid w:val="00C76E69"/>
    <w:rsid w:val="00C777F6"/>
    <w:rsid w:val="00C8078F"/>
    <w:rsid w:val="00C80868"/>
    <w:rsid w:val="00C80A54"/>
    <w:rsid w:val="00C80D06"/>
    <w:rsid w:val="00C814D7"/>
    <w:rsid w:val="00C81568"/>
    <w:rsid w:val="00C8172D"/>
    <w:rsid w:val="00C81F56"/>
    <w:rsid w:val="00C8271C"/>
    <w:rsid w:val="00C82C2A"/>
    <w:rsid w:val="00C83A05"/>
    <w:rsid w:val="00C8403F"/>
    <w:rsid w:val="00C84326"/>
    <w:rsid w:val="00C844E5"/>
    <w:rsid w:val="00C8485C"/>
    <w:rsid w:val="00C85D2C"/>
    <w:rsid w:val="00C87518"/>
    <w:rsid w:val="00C9027A"/>
    <w:rsid w:val="00C90449"/>
    <w:rsid w:val="00C904BD"/>
    <w:rsid w:val="00C90522"/>
    <w:rsid w:val="00C90632"/>
    <w:rsid w:val="00C9068E"/>
    <w:rsid w:val="00C906CC"/>
    <w:rsid w:val="00C9086A"/>
    <w:rsid w:val="00C90DAD"/>
    <w:rsid w:val="00C911D2"/>
    <w:rsid w:val="00C91BAF"/>
    <w:rsid w:val="00C923B8"/>
    <w:rsid w:val="00C926B9"/>
    <w:rsid w:val="00C93814"/>
    <w:rsid w:val="00C93BA2"/>
    <w:rsid w:val="00C93C4B"/>
    <w:rsid w:val="00C93D86"/>
    <w:rsid w:val="00C94490"/>
    <w:rsid w:val="00C944AB"/>
    <w:rsid w:val="00C94BA4"/>
    <w:rsid w:val="00C950FF"/>
    <w:rsid w:val="00C959AE"/>
    <w:rsid w:val="00C95B40"/>
    <w:rsid w:val="00C95B5F"/>
    <w:rsid w:val="00C963FD"/>
    <w:rsid w:val="00C96EBB"/>
    <w:rsid w:val="00C97B0B"/>
    <w:rsid w:val="00CA0916"/>
    <w:rsid w:val="00CA1449"/>
    <w:rsid w:val="00CA1ED8"/>
    <w:rsid w:val="00CA231C"/>
    <w:rsid w:val="00CA319E"/>
    <w:rsid w:val="00CA38C7"/>
    <w:rsid w:val="00CA575E"/>
    <w:rsid w:val="00CA5DC1"/>
    <w:rsid w:val="00CA62AC"/>
    <w:rsid w:val="00CA6DB3"/>
    <w:rsid w:val="00CA6EF1"/>
    <w:rsid w:val="00CA72DF"/>
    <w:rsid w:val="00CA74AB"/>
    <w:rsid w:val="00CA774B"/>
    <w:rsid w:val="00CA7BBE"/>
    <w:rsid w:val="00CB0B4D"/>
    <w:rsid w:val="00CB0C4D"/>
    <w:rsid w:val="00CB16F8"/>
    <w:rsid w:val="00CB1E5C"/>
    <w:rsid w:val="00CB1F63"/>
    <w:rsid w:val="00CB347A"/>
    <w:rsid w:val="00CB3524"/>
    <w:rsid w:val="00CB3B6A"/>
    <w:rsid w:val="00CB4A16"/>
    <w:rsid w:val="00CB52CF"/>
    <w:rsid w:val="00CB532E"/>
    <w:rsid w:val="00CB5503"/>
    <w:rsid w:val="00CB5A8A"/>
    <w:rsid w:val="00CB67F4"/>
    <w:rsid w:val="00CB6DCA"/>
    <w:rsid w:val="00CB70FD"/>
    <w:rsid w:val="00CB7170"/>
    <w:rsid w:val="00CB7381"/>
    <w:rsid w:val="00CC040E"/>
    <w:rsid w:val="00CC0914"/>
    <w:rsid w:val="00CC0FE3"/>
    <w:rsid w:val="00CC1062"/>
    <w:rsid w:val="00CC111F"/>
    <w:rsid w:val="00CC2011"/>
    <w:rsid w:val="00CC2980"/>
    <w:rsid w:val="00CC36DC"/>
    <w:rsid w:val="00CC3B89"/>
    <w:rsid w:val="00CC3EA0"/>
    <w:rsid w:val="00CC4326"/>
    <w:rsid w:val="00CC4393"/>
    <w:rsid w:val="00CC4432"/>
    <w:rsid w:val="00CC52F9"/>
    <w:rsid w:val="00CC53FB"/>
    <w:rsid w:val="00CC6161"/>
    <w:rsid w:val="00CC6B52"/>
    <w:rsid w:val="00CC6D12"/>
    <w:rsid w:val="00CC6D7D"/>
    <w:rsid w:val="00CC7009"/>
    <w:rsid w:val="00CC715A"/>
    <w:rsid w:val="00CC7B45"/>
    <w:rsid w:val="00CD1188"/>
    <w:rsid w:val="00CD1380"/>
    <w:rsid w:val="00CD1445"/>
    <w:rsid w:val="00CD166C"/>
    <w:rsid w:val="00CD2A62"/>
    <w:rsid w:val="00CD2B7E"/>
    <w:rsid w:val="00CD2CB8"/>
    <w:rsid w:val="00CD2ED1"/>
    <w:rsid w:val="00CD337B"/>
    <w:rsid w:val="00CD3813"/>
    <w:rsid w:val="00CD3CBE"/>
    <w:rsid w:val="00CD4372"/>
    <w:rsid w:val="00CD48C4"/>
    <w:rsid w:val="00CD4E83"/>
    <w:rsid w:val="00CD612C"/>
    <w:rsid w:val="00CD67B4"/>
    <w:rsid w:val="00CD70A3"/>
    <w:rsid w:val="00CD73BA"/>
    <w:rsid w:val="00CD7543"/>
    <w:rsid w:val="00CD7BDD"/>
    <w:rsid w:val="00CE0424"/>
    <w:rsid w:val="00CE07F1"/>
    <w:rsid w:val="00CE089C"/>
    <w:rsid w:val="00CE1474"/>
    <w:rsid w:val="00CE30FB"/>
    <w:rsid w:val="00CE331C"/>
    <w:rsid w:val="00CE3AAF"/>
    <w:rsid w:val="00CE3C13"/>
    <w:rsid w:val="00CE41C3"/>
    <w:rsid w:val="00CE4911"/>
    <w:rsid w:val="00CE67DD"/>
    <w:rsid w:val="00CE69A7"/>
    <w:rsid w:val="00CE74A3"/>
    <w:rsid w:val="00CE7561"/>
    <w:rsid w:val="00CE7A8D"/>
    <w:rsid w:val="00CF0720"/>
    <w:rsid w:val="00CF0803"/>
    <w:rsid w:val="00CF0B11"/>
    <w:rsid w:val="00CF1354"/>
    <w:rsid w:val="00CF167C"/>
    <w:rsid w:val="00CF18EC"/>
    <w:rsid w:val="00CF1995"/>
    <w:rsid w:val="00CF1A67"/>
    <w:rsid w:val="00CF1E9F"/>
    <w:rsid w:val="00CF3B1F"/>
    <w:rsid w:val="00CF3BF6"/>
    <w:rsid w:val="00CF4B8D"/>
    <w:rsid w:val="00CF537D"/>
    <w:rsid w:val="00CF5818"/>
    <w:rsid w:val="00CF625B"/>
    <w:rsid w:val="00CF687E"/>
    <w:rsid w:val="00CF6919"/>
    <w:rsid w:val="00CF7180"/>
    <w:rsid w:val="00CF76D6"/>
    <w:rsid w:val="00CF7FA5"/>
    <w:rsid w:val="00D009F9"/>
    <w:rsid w:val="00D00D1C"/>
    <w:rsid w:val="00D02DBB"/>
    <w:rsid w:val="00D03085"/>
    <w:rsid w:val="00D0349B"/>
    <w:rsid w:val="00D03568"/>
    <w:rsid w:val="00D043E6"/>
    <w:rsid w:val="00D04F5B"/>
    <w:rsid w:val="00D059FD"/>
    <w:rsid w:val="00D06CBD"/>
    <w:rsid w:val="00D07B4A"/>
    <w:rsid w:val="00D10249"/>
    <w:rsid w:val="00D10712"/>
    <w:rsid w:val="00D10E34"/>
    <w:rsid w:val="00D10EBC"/>
    <w:rsid w:val="00D10F16"/>
    <w:rsid w:val="00D115C3"/>
    <w:rsid w:val="00D117E6"/>
    <w:rsid w:val="00D11897"/>
    <w:rsid w:val="00D11A33"/>
    <w:rsid w:val="00D12135"/>
    <w:rsid w:val="00D123E7"/>
    <w:rsid w:val="00D12E89"/>
    <w:rsid w:val="00D13135"/>
    <w:rsid w:val="00D13645"/>
    <w:rsid w:val="00D13DAB"/>
    <w:rsid w:val="00D13E4E"/>
    <w:rsid w:val="00D141D3"/>
    <w:rsid w:val="00D16048"/>
    <w:rsid w:val="00D1625C"/>
    <w:rsid w:val="00D16E6E"/>
    <w:rsid w:val="00D16E72"/>
    <w:rsid w:val="00D175A4"/>
    <w:rsid w:val="00D1782E"/>
    <w:rsid w:val="00D17DB9"/>
    <w:rsid w:val="00D17E32"/>
    <w:rsid w:val="00D20ED0"/>
    <w:rsid w:val="00D219EB"/>
    <w:rsid w:val="00D21AC4"/>
    <w:rsid w:val="00D22892"/>
    <w:rsid w:val="00D22DFF"/>
    <w:rsid w:val="00D23974"/>
    <w:rsid w:val="00D239A7"/>
    <w:rsid w:val="00D23A2E"/>
    <w:rsid w:val="00D23F47"/>
    <w:rsid w:val="00D240C3"/>
    <w:rsid w:val="00D25328"/>
    <w:rsid w:val="00D25E47"/>
    <w:rsid w:val="00D26605"/>
    <w:rsid w:val="00D2672D"/>
    <w:rsid w:val="00D26ED3"/>
    <w:rsid w:val="00D30C98"/>
    <w:rsid w:val="00D30E8C"/>
    <w:rsid w:val="00D3372E"/>
    <w:rsid w:val="00D33AC8"/>
    <w:rsid w:val="00D343E7"/>
    <w:rsid w:val="00D345DD"/>
    <w:rsid w:val="00D34ED5"/>
    <w:rsid w:val="00D34FC7"/>
    <w:rsid w:val="00D3515A"/>
    <w:rsid w:val="00D360D6"/>
    <w:rsid w:val="00D36E71"/>
    <w:rsid w:val="00D36FDA"/>
    <w:rsid w:val="00D37404"/>
    <w:rsid w:val="00D37D87"/>
    <w:rsid w:val="00D40227"/>
    <w:rsid w:val="00D40B33"/>
    <w:rsid w:val="00D40C85"/>
    <w:rsid w:val="00D41E24"/>
    <w:rsid w:val="00D42A6C"/>
    <w:rsid w:val="00D42E62"/>
    <w:rsid w:val="00D42EF9"/>
    <w:rsid w:val="00D4318F"/>
    <w:rsid w:val="00D43217"/>
    <w:rsid w:val="00D43803"/>
    <w:rsid w:val="00D438BF"/>
    <w:rsid w:val="00D43C1A"/>
    <w:rsid w:val="00D440F8"/>
    <w:rsid w:val="00D45852"/>
    <w:rsid w:val="00D45BD3"/>
    <w:rsid w:val="00D466AA"/>
    <w:rsid w:val="00D46F25"/>
    <w:rsid w:val="00D46F56"/>
    <w:rsid w:val="00D4732B"/>
    <w:rsid w:val="00D47813"/>
    <w:rsid w:val="00D47C86"/>
    <w:rsid w:val="00D5054F"/>
    <w:rsid w:val="00D508FD"/>
    <w:rsid w:val="00D51178"/>
    <w:rsid w:val="00D52F93"/>
    <w:rsid w:val="00D53394"/>
    <w:rsid w:val="00D535B9"/>
    <w:rsid w:val="00D53610"/>
    <w:rsid w:val="00D546FF"/>
    <w:rsid w:val="00D54CEC"/>
    <w:rsid w:val="00D55143"/>
    <w:rsid w:val="00D551F7"/>
    <w:rsid w:val="00D55811"/>
    <w:rsid w:val="00D55AD5"/>
    <w:rsid w:val="00D56497"/>
    <w:rsid w:val="00D56655"/>
    <w:rsid w:val="00D56BCC"/>
    <w:rsid w:val="00D57147"/>
    <w:rsid w:val="00D576CA"/>
    <w:rsid w:val="00D601D6"/>
    <w:rsid w:val="00D604E3"/>
    <w:rsid w:val="00D60534"/>
    <w:rsid w:val="00D61AF5"/>
    <w:rsid w:val="00D6213D"/>
    <w:rsid w:val="00D6241F"/>
    <w:rsid w:val="00D6275D"/>
    <w:rsid w:val="00D62AFF"/>
    <w:rsid w:val="00D62DF9"/>
    <w:rsid w:val="00D638E1"/>
    <w:rsid w:val="00D63D88"/>
    <w:rsid w:val="00D6476B"/>
    <w:rsid w:val="00D652B5"/>
    <w:rsid w:val="00D65692"/>
    <w:rsid w:val="00D65702"/>
    <w:rsid w:val="00D659E9"/>
    <w:rsid w:val="00D65D51"/>
    <w:rsid w:val="00D65D71"/>
    <w:rsid w:val="00D65EB3"/>
    <w:rsid w:val="00D66155"/>
    <w:rsid w:val="00D666B6"/>
    <w:rsid w:val="00D6696C"/>
    <w:rsid w:val="00D67EA0"/>
    <w:rsid w:val="00D708B0"/>
    <w:rsid w:val="00D70A11"/>
    <w:rsid w:val="00D71031"/>
    <w:rsid w:val="00D71A77"/>
    <w:rsid w:val="00D725B4"/>
    <w:rsid w:val="00D7331C"/>
    <w:rsid w:val="00D73729"/>
    <w:rsid w:val="00D73F59"/>
    <w:rsid w:val="00D748A4"/>
    <w:rsid w:val="00D75179"/>
    <w:rsid w:val="00D7641B"/>
    <w:rsid w:val="00D76569"/>
    <w:rsid w:val="00D76CDE"/>
    <w:rsid w:val="00D77565"/>
    <w:rsid w:val="00D77B1D"/>
    <w:rsid w:val="00D77CF1"/>
    <w:rsid w:val="00D77D5B"/>
    <w:rsid w:val="00D8021F"/>
    <w:rsid w:val="00D80383"/>
    <w:rsid w:val="00D80419"/>
    <w:rsid w:val="00D81DE1"/>
    <w:rsid w:val="00D81E2F"/>
    <w:rsid w:val="00D82311"/>
    <w:rsid w:val="00D8238D"/>
    <w:rsid w:val="00D823C6"/>
    <w:rsid w:val="00D8327F"/>
    <w:rsid w:val="00D83D9B"/>
    <w:rsid w:val="00D83DFF"/>
    <w:rsid w:val="00D854C4"/>
    <w:rsid w:val="00D86233"/>
    <w:rsid w:val="00D863C9"/>
    <w:rsid w:val="00D86601"/>
    <w:rsid w:val="00D86CA3"/>
    <w:rsid w:val="00D86F95"/>
    <w:rsid w:val="00D871CE"/>
    <w:rsid w:val="00D872C9"/>
    <w:rsid w:val="00D87DAA"/>
    <w:rsid w:val="00D906BE"/>
    <w:rsid w:val="00D9112F"/>
    <w:rsid w:val="00D912FD"/>
    <w:rsid w:val="00D9196D"/>
    <w:rsid w:val="00D91E3F"/>
    <w:rsid w:val="00D91F89"/>
    <w:rsid w:val="00D92982"/>
    <w:rsid w:val="00D92AAE"/>
    <w:rsid w:val="00D92D7E"/>
    <w:rsid w:val="00D92DF6"/>
    <w:rsid w:val="00D93B06"/>
    <w:rsid w:val="00D9456F"/>
    <w:rsid w:val="00D949AF"/>
    <w:rsid w:val="00D955C7"/>
    <w:rsid w:val="00D95CC5"/>
    <w:rsid w:val="00D96181"/>
    <w:rsid w:val="00D966CD"/>
    <w:rsid w:val="00D96C63"/>
    <w:rsid w:val="00D97052"/>
    <w:rsid w:val="00D97688"/>
    <w:rsid w:val="00DA02D1"/>
    <w:rsid w:val="00DA02D7"/>
    <w:rsid w:val="00DA0483"/>
    <w:rsid w:val="00DA129D"/>
    <w:rsid w:val="00DA1456"/>
    <w:rsid w:val="00DA17B6"/>
    <w:rsid w:val="00DA1A87"/>
    <w:rsid w:val="00DA1E76"/>
    <w:rsid w:val="00DA2121"/>
    <w:rsid w:val="00DA2519"/>
    <w:rsid w:val="00DA2592"/>
    <w:rsid w:val="00DA305E"/>
    <w:rsid w:val="00DA46D6"/>
    <w:rsid w:val="00DA48F3"/>
    <w:rsid w:val="00DA5417"/>
    <w:rsid w:val="00DA56E8"/>
    <w:rsid w:val="00DA7B67"/>
    <w:rsid w:val="00DB02D6"/>
    <w:rsid w:val="00DB0887"/>
    <w:rsid w:val="00DB0A9F"/>
    <w:rsid w:val="00DB0B5A"/>
    <w:rsid w:val="00DB0E02"/>
    <w:rsid w:val="00DB2A82"/>
    <w:rsid w:val="00DB2AB8"/>
    <w:rsid w:val="00DB2D9F"/>
    <w:rsid w:val="00DB2F09"/>
    <w:rsid w:val="00DB3348"/>
    <w:rsid w:val="00DB377D"/>
    <w:rsid w:val="00DB3DE9"/>
    <w:rsid w:val="00DB4348"/>
    <w:rsid w:val="00DB4E90"/>
    <w:rsid w:val="00DB5549"/>
    <w:rsid w:val="00DB6371"/>
    <w:rsid w:val="00DB68E8"/>
    <w:rsid w:val="00DB7B9D"/>
    <w:rsid w:val="00DB7F7E"/>
    <w:rsid w:val="00DC09F1"/>
    <w:rsid w:val="00DC18BE"/>
    <w:rsid w:val="00DC1BB1"/>
    <w:rsid w:val="00DC255C"/>
    <w:rsid w:val="00DC29F0"/>
    <w:rsid w:val="00DC2D36"/>
    <w:rsid w:val="00DC3499"/>
    <w:rsid w:val="00DC4C7E"/>
    <w:rsid w:val="00DC4D42"/>
    <w:rsid w:val="00DC53EF"/>
    <w:rsid w:val="00DC53F7"/>
    <w:rsid w:val="00DC55E4"/>
    <w:rsid w:val="00DC68A9"/>
    <w:rsid w:val="00DC6C17"/>
    <w:rsid w:val="00DD1006"/>
    <w:rsid w:val="00DD12A7"/>
    <w:rsid w:val="00DD160E"/>
    <w:rsid w:val="00DD1E87"/>
    <w:rsid w:val="00DD25C6"/>
    <w:rsid w:val="00DD26BC"/>
    <w:rsid w:val="00DD276E"/>
    <w:rsid w:val="00DD3049"/>
    <w:rsid w:val="00DD32FA"/>
    <w:rsid w:val="00DD3481"/>
    <w:rsid w:val="00DD36A5"/>
    <w:rsid w:val="00DD36E9"/>
    <w:rsid w:val="00DD39EA"/>
    <w:rsid w:val="00DD3E35"/>
    <w:rsid w:val="00DD43A1"/>
    <w:rsid w:val="00DD490D"/>
    <w:rsid w:val="00DD658D"/>
    <w:rsid w:val="00DD6776"/>
    <w:rsid w:val="00DD6979"/>
    <w:rsid w:val="00DD6B74"/>
    <w:rsid w:val="00DD764F"/>
    <w:rsid w:val="00DD7653"/>
    <w:rsid w:val="00DD7744"/>
    <w:rsid w:val="00DE0150"/>
    <w:rsid w:val="00DE18CB"/>
    <w:rsid w:val="00DE1DC8"/>
    <w:rsid w:val="00DE28BF"/>
    <w:rsid w:val="00DE3127"/>
    <w:rsid w:val="00DE3850"/>
    <w:rsid w:val="00DE40DC"/>
    <w:rsid w:val="00DE5608"/>
    <w:rsid w:val="00DE58D0"/>
    <w:rsid w:val="00DE5F8A"/>
    <w:rsid w:val="00DE63D6"/>
    <w:rsid w:val="00DE654F"/>
    <w:rsid w:val="00DE784D"/>
    <w:rsid w:val="00DE7AED"/>
    <w:rsid w:val="00DF0B6E"/>
    <w:rsid w:val="00DF14B9"/>
    <w:rsid w:val="00DF15E0"/>
    <w:rsid w:val="00DF1D31"/>
    <w:rsid w:val="00DF37A0"/>
    <w:rsid w:val="00DF3899"/>
    <w:rsid w:val="00DF3C2E"/>
    <w:rsid w:val="00DF45E4"/>
    <w:rsid w:val="00DF4757"/>
    <w:rsid w:val="00DF49D8"/>
    <w:rsid w:val="00DF5465"/>
    <w:rsid w:val="00DF58D3"/>
    <w:rsid w:val="00DF5BDA"/>
    <w:rsid w:val="00DF6605"/>
    <w:rsid w:val="00DF66E1"/>
    <w:rsid w:val="00DF757E"/>
    <w:rsid w:val="00DF7A33"/>
    <w:rsid w:val="00E00204"/>
    <w:rsid w:val="00E0093C"/>
    <w:rsid w:val="00E00B4D"/>
    <w:rsid w:val="00E01C45"/>
    <w:rsid w:val="00E02CFA"/>
    <w:rsid w:val="00E0393E"/>
    <w:rsid w:val="00E04061"/>
    <w:rsid w:val="00E0450D"/>
    <w:rsid w:val="00E05BA7"/>
    <w:rsid w:val="00E062D3"/>
    <w:rsid w:val="00E06BCF"/>
    <w:rsid w:val="00E07EF9"/>
    <w:rsid w:val="00E1022E"/>
    <w:rsid w:val="00E1055B"/>
    <w:rsid w:val="00E10C90"/>
    <w:rsid w:val="00E110E7"/>
    <w:rsid w:val="00E11B20"/>
    <w:rsid w:val="00E12CC9"/>
    <w:rsid w:val="00E1348B"/>
    <w:rsid w:val="00E13D25"/>
    <w:rsid w:val="00E15507"/>
    <w:rsid w:val="00E15555"/>
    <w:rsid w:val="00E15556"/>
    <w:rsid w:val="00E15659"/>
    <w:rsid w:val="00E16252"/>
    <w:rsid w:val="00E167BD"/>
    <w:rsid w:val="00E16F7D"/>
    <w:rsid w:val="00E17E94"/>
    <w:rsid w:val="00E17FA2"/>
    <w:rsid w:val="00E20A00"/>
    <w:rsid w:val="00E20A3D"/>
    <w:rsid w:val="00E20F3A"/>
    <w:rsid w:val="00E21270"/>
    <w:rsid w:val="00E218D3"/>
    <w:rsid w:val="00E22330"/>
    <w:rsid w:val="00E22910"/>
    <w:rsid w:val="00E22CBF"/>
    <w:rsid w:val="00E22D0F"/>
    <w:rsid w:val="00E22DED"/>
    <w:rsid w:val="00E22F49"/>
    <w:rsid w:val="00E232B7"/>
    <w:rsid w:val="00E24B00"/>
    <w:rsid w:val="00E24DFC"/>
    <w:rsid w:val="00E254E6"/>
    <w:rsid w:val="00E26CC0"/>
    <w:rsid w:val="00E26E1C"/>
    <w:rsid w:val="00E26F54"/>
    <w:rsid w:val="00E272B7"/>
    <w:rsid w:val="00E273E3"/>
    <w:rsid w:val="00E278A0"/>
    <w:rsid w:val="00E278CC"/>
    <w:rsid w:val="00E278F6"/>
    <w:rsid w:val="00E300DD"/>
    <w:rsid w:val="00E30B5A"/>
    <w:rsid w:val="00E3123D"/>
    <w:rsid w:val="00E31461"/>
    <w:rsid w:val="00E31D43"/>
    <w:rsid w:val="00E3259F"/>
    <w:rsid w:val="00E32608"/>
    <w:rsid w:val="00E33C36"/>
    <w:rsid w:val="00E33FDD"/>
    <w:rsid w:val="00E34188"/>
    <w:rsid w:val="00E34B6E"/>
    <w:rsid w:val="00E35559"/>
    <w:rsid w:val="00E355BC"/>
    <w:rsid w:val="00E35656"/>
    <w:rsid w:val="00E35E69"/>
    <w:rsid w:val="00E35F0D"/>
    <w:rsid w:val="00E3611E"/>
    <w:rsid w:val="00E3723A"/>
    <w:rsid w:val="00E37860"/>
    <w:rsid w:val="00E37B01"/>
    <w:rsid w:val="00E37C50"/>
    <w:rsid w:val="00E40E82"/>
    <w:rsid w:val="00E412BE"/>
    <w:rsid w:val="00E41F33"/>
    <w:rsid w:val="00E42BDE"/>
    <w:rsid w:val="00E42EB7"/>
    <w:rsid w:val="00E43C17"/>
    <w:rsid w:val="00E44315"/>
    <w:rsid w:val="00E44626"/>
    <w:rsid w:val="00E446B3"/>
    <w:rsid w:val="00E446F1"/>
    <w:rsid w:val="00E44D1C"/>
    <w:rsid w:val="00E45315"/>
    <w:rsid w:val="00E45344"/>
    <w:rsid w:val="00E456EB"/>
    <w:rsid w:val="00E4579D"/>
    <w:rsid w:val="00E45F17"/>
    <w:rsid w:val="00E4630C"/>
    <w:rsid w:val="00E46812"/>
    <w:rsid w:val="00E46886"/>
    <w:rsid w:val="00E468C4"/>
    <w:rsid w:val="00E47AEF"/>
    <w:rsid w:val="00E47D04"/>
    <w:rsid w:val="00E50AD6"/>
    <w:rsid w:val="00E51139"/>
    <w:rsid w:val="00E51A95"/>
    <w:rsid w:val="00E51BE6"/>
    <w:rsid w:val="00E51F2E"/>
    <w:rsid w:val="00E52268"/>
    <w:rsid w:val="00E530FF"/>
    <w:rsid w:val="00E534C0"/>
    <w:rsid w:val="00E53B75"/>
    <w:rsid w:val="00E54261"/>
    <w:rsid w:val="00E544F6"/>
    <w:rsid w:val="00E54E3B"/>
    <w:rsid w:val="00E55C8F"/>
    <w:rsid w:val="00E56B97"/>
    <w:rsid w:val="00E57200"/>
    <w:rsid w:val="00E57565"/>
    <w:rsid w:val="00E57959"/>
    <w:rsid w:val="00E57FAD"/>
    <w:rsid w:val="00E60106"/>
    <w:rsid w:val="00E609D5"/>
    <w:rsid w:val="00E60D7D"/>
    <w:rsid w:val="00E61424"/>
    <w:rsid w:val="00E61514"/>
    <w:rsid w:val="00E61773"/>
    <w:rsid w:val="00E617C1"/>
    <w:rsid w:val="00E6201C"/>
    <w:rsid w:val="00E6241B"/>
    <w:rsid w:val="00E625F7"/>
    <w:rsid w:val="00E625FD"/>
    <w:rsid w:val="00E626FD"/>
    <w:rsid w:val="00E6360A"/>
    <w:rsid w:val="00E63838"/>
    <w:rsid w:val="00E63F75"/>
    <w:rsid w:val="00E642D4"/>
    <w:rsid w:val="00E64434"/>
    <w:rsid w:val="00E64A5A"/>
    <w:rsid w:val="00E64AE7"/>
    <w:rsid w:val="00E66133"/>
    <w:rsid w:val="00E664A2"/>
    <w:rsid w:val="00E66C46"/>
    <w:rsid w:val="00E670F6"/>
    <w:rsid w:val="00E67C51"/>
    <w:rsid w:val="00E67E1C"/>
    <w:rsid w:val="00E70A59"/>
    <w:rsid w:val="00E72126"/>
    <w:rsid w:val="00E72DDD"/>
    <w:rsid w:val="00E72EFC"/>
    <w:rsid w:val="00E736DC"/>
    <w:rsid w:val="00E738A5"/>
    <w:rsid w:val="00E73ADE"/>
    <w:rsid w:val="00E7465F"/>
    <w:rsid w:val="00E74F03"/>
    <w:rsid w:val="00E758EC"/>
    <w:rsid w:val="00E7644E"/>
    <w:rsid w:val="00E766A2"/>
    <w:rsid w:val="00E769A1"/>
    <w:rsid w:val="00E77131"/>
    <w:rsid w:val="00E7741F"/>
    <w:rsid w:val="00E80171"/>
    <w:rsid w:val="00E81108"/>
    <w:rsid w:val="00E813E2"/>
    <w:rsid w:val="00E817C1"/>
    <w:rsid w:val="00E81C03"/>
    <w:rsid w:val="00E8234C"/>
    <w:rsid w:val="00E82B81"/>
    <w:rsid w:val="00E83AA9"/>
    <w:rsid w:val="00E84F18"/>
    <w:rsid w:val="00E85163"/>
    <w:rsid w:val="00E85822"/>
    <w:rsid w:val="00E85928"/>
    <w:rsid w:val="00E867B0"/>
    <w:rsid w:val="00E8686F"/>
    <w:rsid w:val="00E869A5"/>
    <w:rsid w:val="00E8716C"/>
    <w:rsid w:val="00E8778E"/>
    <w:rsid w:val="00E87822"/>
    <w:rsid w:val="00E90395"/>
    <w:rsid w:val="00E90E49"/>
    <w:rsid w:val="00E917F9"/>
    <w:rsid w:val="00E9291C"/>
    <w:rsid w:val="00E92CD4"/>
    <w:rsid w:val="00E93FFE"/>
    <w:rsid w:val="00E94F8A"/>
    <w:rsid w:val="00E96A66"/>
    <w:rsid w:val="00E97164"/>
    <w:rsid w:val="00E9754F"/>
    <w:rsid w:val="00EA0277"/>
    <w:rsid w:val="00EA0B09"/>
    <w:rsid w:val="00EA0B1C"/>
    <w:rsid w:val="00EA27CA"/>
    <w:rsid w:val="00EA2B98"/>
    <w:rsid w:val="00EA3976"/>
    <w:rsid w:val="00EA3B23"/>
    <w:rsid w:val="00EA4CA8"/>
    <w:rsid w:val="00EA5835"/>
    <w:rsid w:val="00EA6B6E"/>
    <w:rsid w:val="00EA7138"/>
    <w:rsid w:val="00EA7A41"/>
    <w:rsid w:val="00EA7E9D"/>
    <w:rsid w:val="00EB06F9"/>
    <w:rsid w:val="00EB077B"/>
    <w:rsid w:val="00EB09F9"/>
    <w:rsid w:val="00EB0FE8"/>
    <w:rsid w:val="00EB1271"/>
    <w:rsid w:val="00EB14A6"/>
    <w:rsid w:val="00EB22C5"/>
    <w:rsid w:val="00EB22FD"/>
    <w:rsid w:val="00EB2573"/>
    <w:rsid w:val="00EB36F2"/>
    <w:rsid w:val="00EB3882"/>
    <w:rsid w:val="00EB4EA2"/>
    <w:rsid w:val="00EB53FD"/>
    <w:rsid w:val="00EB549B"/>
    <w:rsid w:val="00EB57F4"/>
    <w:rsid w:val="00EB5DF9"/>
    <w:rsid w:val="00EB65E8"/>
    <w:rsid w:val="00EB6889"/>
    <w:rsid w:val="00EB7BDA"/>
    <w:rsid w:val="00EB7FCB"/>
    <w:rsid w:val="00EC0365"/>
    <w:rsid w:val="00EC06CB"/>
    <w:rsid w:val="00EC0ACF"/>
    <w:rsid w:val="00EC110A"/>
    <w:rsid w:val="00EC117B"/>
    <w:rsid w:val="00EC16D7"/>
    <w:rsid w:val="00EC1B55"/>
    <w:rsid w:val="00EC1D75"/>
    <w:rsid w:val="00EC1E1C"/>
    <w:rsid w:val="00EC1EC5"/>
    <w:rsid w:val="00EC24D5"/>
    <w:rsid w:val="00EC27C6"/>
    <w:rsid w:val="00EC2E82"/>
    <w:rsid w:val="00EC3D4A"/>
    <w:rsid w:val="00EC4207"/>
    <w:rsid w:val="00EC5244"/>
    <w:rsid w:val="00EC5653"/>
    <w:rsid w:val="00EC60CD"/>
    <w:rsid w:val="00EC6A67"/>
    <w:rsid w:val="00EC6CB7"/>
    <w:rsid w:val="00EC71CE"/>
    <w:rsid w:val="00EC730A"/>
    <w:rsid w:val="00EC7AC2"/>
    <w:rsid w:val="00EC7C29"/>
    <w:rsid w:val="00EC7C57"/>
    <w:rsid w:val="00EC7C69"/>
    <w:rsid w:val="00ED1006"/>
    <w:rsid w:val="00ED13A7"/>
    <w:rsid w:val="00ED145C"/>
    <w:rsid w:val="00ED16BB"/>
    <w:rsid w:val="00ED1716"/>
    <w:rsid w:val="00ED26F1"/>
    <w:rsid w:val="00ED2BE7"/>
    <w:rsid w:val="00ED35DB"/>
    <w:rsid w:val="00ED3D0C"/>
    <w:rsid w:val="00ED3DDB"/>
    <w:rsid w:val="00ED3E52"/>
    <w:rsid w:val="00ED3F19"/>
    <w:rsid w:val="00ED4DE7"/>
    <w:rsid w:val="00ED57E6"/>
    <w:rsid w:val="00ED5BA3"/>
    <w:rsid w:val="00ED6F2B"/>
    <w:rsid w:val="00ED7134"/>
    <w:rsid w:val="00EE0348"/>
    <w:rsid w:val="00EE035E"/>
    <w:rsid w:val="00EE06FB"/>
    <w:rsid w:val="00EE0AB1"/>
    <w:rsid w:val="00EE3066"/>
    <w:rsid w:val="00EE383C"/>
    <w:rsid w:val="00EE3A18"/>
    <w:rsid w:val="00EE3DD8"/>
    <w:rsid w:val="00EE4E2A"/>
    <w:rsid w:val="00EE4F1B"/>
    <w:rsid w:val="00EE555D"/>
    <w:rsid w:val="00EE5CF8"/>
    <w:rsid w:val="00EE629B"/>
    <w:rsid w:val="00EE63BF"/>
    <w:rsid w:val="00EE67B9"/>
    <w:rsid w:val="00EE7D0F"/>
    <w:rsid w:val="00EF18FE"/>
    <w:rsid w:val="00EF1995"/>
    <w:rsid w:val="00EF2112"/>
    <w:rsid w:val="00EF3141"/>
    <w:rsid w:val="00EF3D19"/>
    <w:rsid w:val="00EF41E3"/>
    <w:rsid w:val="00EF4819"/>
    <w:rsid w:val="00EF4E4D"/>
    <w:rsid w:val="00EF5787"/>
    <w:rsid w:val="00EF60D0"/>
    <w:rsid w:val="00EF6241"/>
    <w:rsid w:val="00F0072E"/>
    <w:rsid w:val="00F0082D"/>
    <w:rsid w:val="00F010ED"/>
    <w:rsid w:val="00F01A02"/>
    <w:rsid w:val="00F01FF9"/>
    <w:rsid w:val="00F025EF"/>
    <w:rsid w:val="00F02F54"/>
    <w:rsid w:val="00F03DF1"/>
    <w:rsid w:val="00F044D6"/>
    <w:rsid w:val="00F04E8C"/>
    <w:rsid w:val="00F0528D"/>
    <w:rsid w:val="00F05B74"/>
    <w:rsid w:val="00F06C67"/>
    <w:rsid w:val="00F06DFD"/>
    <w:rsid w:val="00F071D1"/>
    <w:rsid w:val="00F07533"/>
    <w:rsid w:val="00F07AF0"/>
    <w:rsid w:val="00F07CCB"/>
    <w:rsid w:val="00F07CD8"/>
    <w:rsid w:val="00F1025C"/>
    <w:rsid w:val="00F10629"/>
    <w:rsid w:val="00F10669"/>
    <w:rsid w:val="00F1073E"/>
    <w:rsid w:val="00F10F27"/>
    <w:rsid w:val="00F11115"/>
    <w:rsid w:val="00F114F2"/>
    <w:rsid w:val="00F11F4F"/>
    <w:rsid w:val="00F12D37"/>
    <w:rsid w:val="00F130A1"/>
    <w:rsid w:val="00F13A42"/>
    <w:rsid w:val="00F13B96"/>
    <w:rsid w:val="00F149DF"/>
    <w:rsid w:val="00F14B41"/>
    <w:rsid w:val="00F14B60"/>
    <w:rsid w:val="00F155F0"/>
    <w:rsid w:val="00F159AD"/>
    <w:rsid w:val="00F15FA4"/>
    <w:rsid w:val="00F15FA5"/>
    <w:rsid w:val="00F16985"/>
    <w:rsid w:val="00F20243"/>
    <w:rsid w:val="00F209AE"/>
    <w:rsid w:val="00F209B7"/>
    <w:rsid w:val="00F20F5C"/>
    <w:rsid w:val="00F21B61"/>
    <w:rsid w:val="00F220D6"/>
    <w:rsid w:val="00F22269"/>
    <w:rsid w:val="00F223F5"/>
    <w:rsid w:val="00F2376F"/>
    <w:rsid w:val="00F23819"/>
    <w:rsid w:val="00F23A7C"/>
    <w:rsid w:val="00F23E11"/>
    <w:rsid w:val="00F23F92"/>
    <w:rsid w:val="00F243D8"/>
    <w:rsid w:val="00F250CB"/>
    <w:rsid w:val="00F25445"/>
    <w:rsid w:val="00F26136"/>
    <w:rsid w:val="00F26469"/>
    <w:rsid w:val="00F30828"/>
    <w:rsid w:val="00F31356"/>
    <w:rsid w:val="00F313D6"/>
    <w:rsid w:val="00F335FB"/>
    <w:rsid w:val="00F33810"/>
    <w:rsid w:val="00F33B6D"/>
    <w:rsid w:val="00F33E3C"/>
    <w:rsid w:val="00F341A6"/>
    <w:rsid w:val="00F347C8"/>
    <w:rsid w:val="00F34AC3"/>
    <w:rsid w:val="00F359E1"/>
    <w:rsid w:val="00F35A3C"/>
    <w:rsid w:val="00F35B2F"/>
    <w:rsid w:val="00F369FA"/>
    <w:rsid w:val="00F36A2C"/>
    <w:rsid w:val="00F37607"/>
    <w:rsid w:val="00F4004E"/>
    <w:rsid w:val="00F40895"/>
    <w:rsid w:val="00F40F0C"/>
    <w:rsid w:val="00F4117A"/>
    <w:rsid w:val="00F411A7"/>
    <w:rsid w:val="00F4181B"/>
    <w:rsid w:val="00F41886"/>
    <w:rsid w:val="00F42404"/>
    <w:rsid w:val="00F42684"/>
    <w:rsid w:val="00F428F5"/>
    <w:rsid w:val="00F42A5D"/>
    <w:rsid w:val="00F43221"/>
    <w:rsid w:val="00F433E4"/>
    <w:rsid w:val="00F436CD"/>
    <w:rsid w:val="00F43783"/>
    <w:rsid w:val="00F43E49"/>
    <w:rsid w:val="00F4403E"/>
    <w:rsid w:val="00F4431A"/>
    <w:rsid w:val="00F447CB"/>
    <w:rsid w:val="00F44D98"/>
    <w:rsid w:val="00F44FE9"/>
    <w:rsid w:val="00F4513D"/>
    <w:rsid w:val="00F45873"/>
    <w:rsid w:val="00F45FFD"/>
    <w:rsid w:val="00F46BA6"/>
    <w:rsid w:val="00F47537"/>
    <w:rsid w:val="00F4766C"/>
    <w:rsid w:val="00F47A86"/>
    <w:rsid w:val="00F47BF3"/>
    <w:rsid w:val="00F47EF6"/>
    <w:rsid w:val="00F47F1E"/>
    <w:rsid w:val="00F5060E"/>
    <w:rsid w:val="00F507D1"/>
    <w:rsid w:val="00F50804"/>
    <w:rsid w:val="00F50CC9"/>
    <w:rsid w:val="00F50DC4"/>
    <w:rsid w:val="00F5151C"/>
    <w:rsid w:val="00F5161D"/>
    <w:rsid w:val="00F5173C"/>
    <w:rsid w:val="00F519CE"/>
    <w:rsid w:val="00F51ADA"/>
    <w:rsid w:val="00F524C3"/>
    <w:rsid w:val="00F52888"/>
    <w:rsid w:val="00F529CF"/>
    <w:rsid w:val="00F52C01"/>
    <w:rsid w:val="00F544F5"/>
    <w:rsid w:val="00F54A19"/>
    <w:rsid w:val="00F55532"/>
    <w:rsid w:val="00F56BA6"/>
    <w:rsid w:val="00F5732D"/>
    <w:rsid w:val="00F60203"/>
    <w:rsid w:val="00F607C5"/>
    <w:rsid w:val="00F60A30"/>
    <w:rsid w:val="00F60DEA"/>
    <w:rsid w:val="00F61E5B"/>
    <w:rsid w:val="00F6226D"/>
    <w:rsid w:val="00F62534"/>
    <w:rsid w:val="00F62635"/>
    <w:rsid w:val="00F626D2"/>
    <w:rsid w:val="00F6302A"/>
    <w:rsid w:val="00F63950"/>
    <w:rsid w:val="00F63B8D"/>
    <w:rsid w:val="00F63BE9"/>
    <w:rsid w:val="00F64C2B"/>
    <w:rsid w:val="00F651BE"/>
    <w:rsid w:val="00F656BC"/>
    <w:rsid w:val="00F65F2D"/>
    <w:rsid w:val="00F67407"/>
    <w:rsid w:val="00F676A5"/>
    <w:rsid w:val="00F67F53"/>
    <w:rsid w:val="00F703BE"/>
    <w:rsid w:val="00F70404"/>
    <w:rsid w:val="00F70756"/>
    <w:rsid w:val="00F70BE9"/>
    <w:rsid w:val="00F71778"/>
    <w:rsid w:val="00F71781"/>
    <w:rsid w:val="00F71F69"/>
    <w:rsid w:val="00F72B69"/>
    <w:rsid w:val="00F72B72"/>
    <w:rsid w:val="00F72C33"/>
    <w:rsid w:val="00F72DB7"/>
    <w:rsid w:val="00F73709"/>
    <w:rsid w:val="00F7373F"/>
    <w:rsid w:val="00F738BE"/>
    <w:rsid w:val="00F73BFB"/>
    <w:rsid w:val="00F74BB9"/>
    <w:rsid w:val="00F75582"/>
    <w:rsid w:val="00F75E15"/>
    <w:rsid w:val="00F76434"/>
    <w:rsid w:val="00F7679E"/>
    <w:rsid w:val="00F76825"/>
    <w:rsid w:val="00F76C09"/>
    <w:rsid w:val="00F76EFA"/>
    <w:rsid w:val="00F7738F"/>
    <w:rsid w:val="00F77891"/>
    <w:rsid w:val="00F804BE"/>
    <w:rsid w:val="00F81206"/>
    <w:rsid w:val="00F817CE"/>
    <w:rsid w:val="00F81FF8"/>
    <w:rsid w:val="00F82564"/>
    <w:rsid w:val="00F828D8"/>
    <w:rsid w:val="00F82BD6"/>
    <w:rsid w:val="00F83C27"/>
    <w:rsid w:val="00F8456C"/>
    <w:rsid w:val="00F85868"/>
    <w:rsid w:val="00F859D8"/>
    <w:rsid w:val="00F85EF9"/>
    <w:rsid w:val="00F868F5"/>
    <w:rsid w:val="00F86D80"/>
    <w:rsid w:val="00F901BE"/>
    <w:rsid w:val="00F9056A"/>
    <w:rsid w:val="00F90F8D"/>
    <w:rsid w:val="00F9159E"/>
    <w:rsid w:val="00F915A8"/>
    <w:rsid w:val="00F91B8E"/>
    <w:rsid w:val="00F9268B"/>
    <w:rsid w:val="00F92782"/>
    <w:rsid w:val="00F92B92"/>
    <w:rsid w:val="00F92C84"/>
    <w:rsid w:val="00F93592"/>
    <w:rsid w:val="00F93AA9"/>
    <w:rsid w:val="00F948EC"/>
    <w:rsid w:val="00F965AB"/>
    <w:rsid w:val="00F96985"/>
    <w:rsid w:val="00F96DBF"/>
    <w:rsid w:val="00F96DF4"/>
    <w:rsid w:val="00F96E1A"/>
    <w:rsid w:val="00F97838"/>
    <w:rsid w:val="00F97855"/>
    <w:rsid w:val="00F97AC3"/>
    <w:rsid w:val="00FA0C35"/>
    <w:rsid w:val="00FA1E14"/>
    <w:rsid w:val="00FA2037"/>
    <w:rsid w:val="00FA2BB3"/>
    <w:rsid w:val="00FA2DF8"/>
    <w:rsid w:val="00FA2EC2"/>
    <w:rsid w:val="00FA3F3A"/>
    <w:rsid w:val="00FA41B5"/>
    <w:rsid w:val="00FA6043"/>
    <w:rsid w:val="00FA62A5"/>
    <w:rsid w:val="00FA631F"/>
    <w:rsid w:val="00FA6C6E"/>
    <w:rsid w:val="00FA7F8B"/>
    <w:rsid w:val="00FB0BB7"/>
    <w:rsid w:val="00FB12C7"/>
    <w:rsid w:val="00FB269C"/>
    <w:rsid w:val="00FB271F"/>
    <w:rsid w:val="00FB3040"/>
    <w:rsid w:val="00FB390C"/>
    <w:rsid w:val="00FB393F"/>
    <w:rsid w:val="00FB4009"/>
    <w:rsid w:val="00FB4596"/>
    <w:rsid w:val="00FB4784"/>
    <w:rsid w:val="00FB4C80"/>
    <w:rsid w:val="00FB5C42"/>
    <w:rsid w:val="00FB6248"/>
    <w:rsid w:val="00FB6292"/>
    <w:rsid w:val="00FB6A6A"/>
    <w:rsid w:val="00FB6C5A"/>
    <w:rsid w:val="00FB6D33"/>
    <w:rsid w:val="00FB78B3"/>
    <w:rsid w:val="00FC07F9"/>
    <w:rsid w:val="00FC0BB3"/>
    <w:rsid w:val="00FC264A"/>
    <w:rsid w:val="00FC2B11"/>
    <w:rsid w:val="00FC2E06"/>
    <w:rsid w:val="00FC3094"/>
    <w:rsid w:val="00FC4307"/>
    <w:rsid w:val="00FC4702"/>
    <w:rsid w:val="00FC4E02"/>
    <w:rsid w:val="00FC63A0"/>
    <w:rsid w:val="00FC6C50"/>
    <w:rsid w:val="00FC7429"/>
    <w:rsid w:val="00FC7A1A"/>
    <w:rsid w:val="00FD0191"/>
    <w:rsid w:val="00FD07F6"/>
    <w:rsid w:val="00FD0B12"/>
    <w:rsid w:val="00FD0B3C"/>
    <w:rsid w:val="00FD1948"/>
    <w:rsid w:val="00FD1E86"/>
    <w:rsid w:val="00FD1EC8"/>
    <w:rsid w:val="00FD3284"/>
    <w:rsid w:val="00FD343E"/>
    <w:rsid w:val="00FD3886"/>
    <w:rsid w:val="00FD47ED"/>
    <w:rsid w:val="00FD5860"/>
    <w:rsid w:val="00FD6A64"/>
    <w:rsid w:val="00FD6B3C"/>
    <w:rsid w:val="00FD6CDA"/>
    <w:rsid w:val="00FD74DB"/>
    <w:rsid w:val="00FD7660"/>
    <w:rsid w:val="00FD7A75"/>
    <w:rsid w:val="00FE000C"/>
    <w:rsid w:val="00FE02ED"/>
    <w:rsid w:val="00FE049D"/>
    <w:rsid w:val="00FE0655"/>
    <w:rsid w:val="00FE1EB8"/>
    <w:rsid w:val="00FE2365"/>
    <w:rsid w:val="00FE2B6D"/>
    <w:rsid w:val="00FE2E18"/>
    <w:rsid w:val="00FE311E"/>
    <w:rsid w:val="00FE3124"/>
    <w:rsid w:val="00FE35BE"/>
    <w:rsid w:val="00FE35DE"/>
    <w:rsid w:val="00FE37D7"/>
    <w:rsid w:val="00FE388C"/>
    <w:rsid w:val="00FE40F1"/>
    <w:rsid w:val="00FE4B2A"/>
    <w:rsid w:val="00FE4C7B"/>
    <w:rsid w:val="00FE513C"/>
    <w:rsid w:val="00FE5260"/>
    <w:rsid w:val="00FE535E"/>
    <w:rsid w:val="00FE5719"/>
    <w:rsid w:val="00FE5D1D"/>
    <w:rsid w:val="00FE6636"/>
    <w:rsid w:val="00FE66BD"/>
    <w:rsid w:val="00FE696B"/>
    <w:rsid w:val="00FE6C33"/>
    <w:rsid w:val="00FE6D95"/>
    <w:rsid w:val="00FE724E"/>
    <w:rsid w:val="00FE7336"/>
    <w:rsid w:val="00FE7791"/>
    <w:rsid w:val="00FE787C"/>
    <w:rsid w:val="00FE7A28"/>
    <w:rsid w:val="00FE7DBB"/>
    <w:rsid w:val="00FEAB2E"/>
    <w:rsid w:val="00FF037F"/>
    <w:rsid w:val="00FF076C"/>
    <w:rsid w:val="00FF0E00"/>
    <w:rsid w:val="00FF0F5D"/>
    <w:rsid w:val="00FF1239"/>
    <w:rsid w:val="00FF1912"/>
    <w:rsid w:val="00FF2418"/>
    <w:rsid w:val="00FF3D6E"/>
    <w:rsid w:val="00FF45A5"/>
    <w:rsid w:val="00FF484F"/>
    <w:rsid w:val="00FF48FA"/>
    <w:rsid w:val="00FF5247"/>
    <w:rsid w:val="00FF56A1"/>
    <w:rsid w:val="00FF59AF"/>
    <w:rsid w:val="00FF5C24"/>
    <w:rsid w:val="00FF5C91"/>
    <w:rsid w:val="00FF68F7"/>
    <w:rsid w:val="00FF6FD9"/>
    <w:rsid w:val="00FF7713"/>
    <w:rsid w:val="00FF7C80"/>
    <w:rsid w:val="00FF7C8B"/>
    <w:rsid w:val="013FDDB1"/>
    <w:rsid w:val="0188A578"/>
    <w:rsid w:val="01B7AC82"/>
    <w:rsid w:val="01BB2C15"/>
    <w:rsid w:val="01D47C50"/>
    <w:rsid w:val="02076C70"/>
    <w:rsid w:val="026318B2"/>
    <w:rsid w:val="02A05223"/>
    <w:rsid w:val="02C04799"/>
    <w:rsid w:val="02E4D798"/>
    <w:rsid w:val="0322E3AE"/>
    <w:rsid w:val="035B7B76"/>
    <w:rsid w:val="036E034D"/>
    <w:rsid w:val="03A8973A"/>
    <w:rsid w:val="03ED6686"/>
    <w:rsid w:val="03FF7CDB"/>
    <w:rsid w:val="040859EC"/>
    <w:rsid w:val="040DD44A"/>
    <w:rsid w:val="041C3888"/>
    <w:rsid w:val="0485A956"/>
    <w:rsid w:val="0487AF21"/>
    <w:rsid w:val="04C76B8B"/>
    <w:rsid w:val="04F3EA8F"/>
    <w:rsid w:val="050C6987"/>
    <w:rsid w:val="051FA02C"/>
    <w:rsid w:val="054512CE"/>
    <w:rsid w:val="054E4F00"/>
    <w:rsid w:val="0561990B"/>
    <w:rsid w:val="05B1EA25"/>
    <w:rsid w:val="05BD7A07"/>
    <w:rsid w:val="05DB0B5B"/>
    <w:rsid w:val="05DF855D"/>
    <w:rsid w:val="05DFFC5E"/>
    <w:rsid w:val="060360A6"/>
    <w:rsid w:val="060E760E"/>
    <w:rsid w:val="0615ECD5"/>
    <w:rsid w:val="061FE76F"/>
    <w:rsid w:val="0638383D"/>
    <w:rsid w:val="06662FD1"/>
    <w:rsid w:val="06865742"/>
    <w:rsid w:val="068A8A67"/>
    <w:rsid w:val="06EF2A66"/>
    <w:rsid w:val="070CDED6"/>
    <w:rsid w:val="074A90A1"/>
    <w:rsid w:val="075042FA"/>
    <w:rsid w:val="0768FA51"/>
    <w:rsid w:val="079041DF"/>
    <w:rsid w:val="0828FCA1"/>
    <w:rsid w:val="0840D1B0"/>
    <w:rsid w:val="088365ED"/>
    <w:rsid w:val="09030EE2"/>
    <w:rsid w:val="09178B98"/>
    <w:rsid w:val="098CEE80"/>
    <w:rsid w:val="0999F437"/>
    <w:rsid w:val="09E27E36"/>
    <w:rsid w:val="0A09AF5D"/>
    <w:rsid w:val="0A1061A7"/>
    <w:rsid w:val="0A245D06"/>
    <w:rsid w:val="0A981202"/>
    <w:rsid w:val="0ADCBED5"/>
    <w:rsid w:val="0AED2B53"/>
    <w:rsid w:val="0AFC9D0C"/>
    <w:rsid w:val="0B00F345"/>
    <w:rsid w:val="0B59ADE9"/>
    <w:rsid w:val="0BB827DC"/>
    <w:rsid w:val="0BFDC43D"/>
    <w:rsid w:val="0C0A07DA"/>
    <w:rsid w:val="0C3B9B30"/>
    <w:rsid w:val="0C48213D"/>
    <w:rsid w:val="0C5A67EF"/>
    <w:rsid w:val="0C79C781"/>
    <w:rsid w:val="0CB0FA5E"/>
    <w:rsid w:val="0CED2D96"/>
    <w:rsid w:val="0CF51409"/>
    <w:rsid w:val="0D033B7D"/>
    <w:rsid w:val="0D160F45"/>
    <w:rsid w:val="0D31CD39"/>
    <w:rsid w:val="0D37D0D1"/>
    <w:rsid w:val="0D4DF559"/>
    <w:rsid w:val="0D689E74"/>
    <w:rsid w:val="0D6EEC26"/>
    <w:rsid w:val="0D922E71"/>
    <w:rsid w:val="0D99A4B7"/>
    <w:rsid w:val="0DA08904"/>
    <w:rsid w:val="0DD12041"/>
    <w:rsid w:val="0E41BB16"/>
    <w:rsid w:val="0E940DAC"/>
    <w:rsid w:val="0EA27241"/>
    <w:rsid w:val="0EDF1650"/>
    <w:rsid w:val="0F07F47B"/>
    <w:rsid w:val="0F5E3EC4"/>
    <w:rsid w:val="0F696A82"/>
    <w:rsid w:val="0F8A007E"/>
    <w:rsid w:val="0F99821A"/>
    <w:rsid w:val="0FAEBEAF"/>
    <w:rsid w:val="0FE2D979"/>
    <w:rsid w:val="100C62FD"/>
    <w:rsid w:val="107F3BB6"/>
    <w:rsid w:val="10878250"/>
    <w:rsid w:val="10F80430"/>
    <w:rsid w:val="11029726"/>
    <w:rsid w:val="110D2EA3"/>
    <w:rsid w:val="1156DE9D"/>
    <w:rsid w:val="117F7DC0"/>
    <w:rsid w:val="11BBBD24"/>
    <w:rsid w:val="11DABB5E"/>
    <w:rsid w:val="11F94771"/>
    <w:rsid w:val="1286D526"/>
    <w:rsid w:val="12D99AB0"/>
    <w:rsid w:val="12E08223"/>
    <w:rsid w:val="13082AE9"/>
    <w:rsid w:val="131B27FF"/>
    <w:rsid w:val="136EE5CD"/>
    <w:rsid w:val="13BC0B11"/>
    <w:rsid w:val="14451AA6"/>
    <w:rsid w:val="144E6486"/>
    <w:rsid w:val="14529BAA"/>
    <w:rsid w:val="1462CE9E"/>
    <w:rsid w:val="147B8DA0"/>
    <w:rsid w:val="14A24D3E"/>
    <w:rsid w:val="154D5C3E"/>
    <w:rsid w:val="155AD073"/>
    <w:rsid w:val="15812033"/>
    <w:rsid w:val="1586DD0E"/>
    <w:rsid w:val="158F13F3"/>
    <w:rsid w:val="159CD1A6"/>
    <w:rsid w:val="15B13F0F"/>
    <w:rsid w:val="16169E47"/>
    <w:rsid w:val="164A8B08"/>
    <w:rsid w:val="16870EA9"/>
    <w:rsid w:val="1698A38D"/>
    <w:rsid w:val="16B5B04E"/>
    <w:rsid w:val="170CFFC3"/>
    <w:rsid w:val="1717249E"/>
    <w:rsid w:val="17452124"/>
    <w:rsid w:val="17554441"/>
    <w:rsid w:val="179DF548"/>
    <w:rsid w:val="17AFAF73"/>
    <w:rsid w:val="17C5AE1A"/>
    <w:rsid w:val="17E82045"/>
    <w:rsid w:val="1801DCBE"/>
    <w:rsid w:val="181874EA"/>
    <w:rsid w:val="184F5764"/>
    <w:rsid w:val="185B9E11"/>
    <w:rsid w:val="187410BC"/>
    <w:rsid w:val="18C49E19"/>
    <w:rsid w:val="18EAA193"/>
    <w:rsid w:val="18FF87B5"/>
    <w:rsid w:val="191A495F"/>
    <w:rsid w:val="19349665"/>
    <w:rsid w:val="1944DF01"/>
    <w:rsid w:val="194CEFBF"/>
    <w:rsid w:val="19AD0EF4"/>
    <w:rsid w:val="19D137F9"/>
    <w:rsid w:val="1A29CF8E"/>
    <w:rsid w:val="1AA9BC83"/>
    <w:rsid w:val="1AEDC1EA"/>
    <w:rsid w:val="1B3D76BA"/>
    <w:rsid w:val="1B5AEAB3"/>
    <w:rsid w:val="1B63CF11"/>
    <w:rsid w:val="1B7197F9"/>
    <w:rsid w:val="1BB56DDC"/>
    <w:rsid w:val="1BBF4F45"/>
    <w:rsid w:val="1BCC9959"/>
    <w:rsid w:val="1C09FCB4"/>
    <w:rsid w:val="1C6507F3"/>
    <w:rsid w:val="1C6DA010"/>
    <w:rsid w:val="1C83B704"/>
    <w:rsid w:val="1CDEBB17"/>
    <w:rsid w:val="1D2B47AA"/>
    <w:rsid w:val="1D318162"/>
    <w:rsid w:val="1D3633BD"/>
    <w:rsid w:val="1D7390B2"/>
    <w:rsid w:val="1D759585"/>
    <w:rsid w:val="1D867CA7"/>
    <w:rsid w:val="1E0BD1E2"/>
    <w:rsid w:val="1E64CBB0"/>
    <w:rsid w:val="1EA1241F"/>
    <w:rsid w:val="1EEEE611"/>
    <w:rsid w:val="1EF3ACE6"/>
    <w:rsid w:val="1EFE37F1"/>
    <w:rsid w:val="1F22E124"/>
    <w:rsid w:val="1F68033D"/>
    <w:rsid w:val="1F8F5072"/>
    <w:rsid w:val="1F940AF7"/>
    <w:rsid w:val="1FC99BFD"/>
    <w:rsid w:val="1FE37680"/>
    <w:rsid w:val="1FFBE4B4"/>
    <w:rsid w:val="200C766C"/>
    <w:rsid w:val="2029C24E"/>
    <w:rsid w:val="2077DFFE"/>
    <w:rsid w:val="207C8725"/>
    <w:rsid w:val="20A31A49"/>
    <w:rsid w:val="20AE2E4C"/>
    <w:rsid w:val="212735F2"/>
    <w:rsid w:val="2131194F"/>
    <w:rsid w:val="213BD153"/>
    <w:rsid w:val="214E5254"/>
    <w:rsid w:val="215BC504"/>
    <w:rsid w:val="21770FD9"/>
    <w:rsid w:val="21B17AD5"/>
    <w:rsid w:val="21D2F47B"/>
    <w:rsid w:val="21E0F268"/>
    <w:rsid w:val="221E72B7"/>
    <w:rsid w:val="221EDC15"/>
    <w:rsid w:val="221EDFD2"/>
    <w:rsid w:val="227A24C7"/>
    <w:rsid w:val="2288DC53"/>
    <w:rsid w:val="228B0C99"/>
    <w:rsid w:val="22A0A17E"/>
    <w:rsid w:val="22BDAED7"/>
    <w:rsid w:val="22E55257"/>
    <w:rsid w:val="22E6008A"/>
    <w:rsid w:val="230CF967"/>
    <w:rsid w:val="233E6EA1"/>
    <w:rsid w:val="2372065D"/>
    <w:rsid w:val="23804DCC"/>
    <w:rsid w:val="23AB679D"/>
    <w:rsid w:val="2429AAD9"/>
    <w:rsid w:val="24387A17"/>
    <w:rsid w:val="24674DFA"/>
    <w:rsid w:val="24806DAF"/>
    <w:rsid w:val="24B2EC28"/>
    <w:rsid w:val="24DCA10E"/>
    <w:rsid w:val="256363A9"/>
    <w:rsid w:val="257DEC08"/>
    <w:rsid w:val="259D73B5"/>
    <w:rsid w:val="25C42F7F"/>
    <w:rsid w:val="262E3DDC"/>
    <w:rsid w:val="266BEF5A"/>
    <w:rsid w:val="269930C1"/>
    <w:rsid w:val="269FE350"/>
    <w:rsid w:val="26B53E23"/>
    <w:rsid w:val="26CE7A53"/>
    <w:rsid w:val="27063F84"/>
    <w:rsid w:val="27237341"/>
    <w:rsid w:val="2730CA57"/>
    <w:rsid w:val="275EC36A"/>
    <w:rsid w:val="27706216"/>
    <w:rsid w:val="27893BAA"/>
    <w:rsid w:val="27A5B273"/>
    <w:rsid w:val="27B4E199"/>
    <w:rsid w:val="2847AC82"/>
    <w:rsid w:val="286F3DB5"/>
    <w:rsid w:val="288A0B8F"/>
    <w:rsid w:val="289E9726"/>
    <w:rsid w:val="28F902CA"/>
    <w:rsid w:val="29028097"/>
    <w:rsid w:val="29228E40"/>
    <w:rsid w:val="2922D7B0"/>
    <w:rsid w:val="29D83247"/>
    <w:rsid w:val="29EA7121"/>
    <w:rsid w:val="2A2A9E7C"/>
    <w:rsid w:val="2AB11816"/>
    <w:rsid w:val="2ABD1ADB"/>
    <w:rsid w:val="2ACCDC53"/>
    <w:rsid w:val="2AE2CAA5"/>
    <w:rsid w:val="2AF195A1"/>
    <w:rsid w:val="2B064A33"/>
    <w:rsid w:val="2B0A5022"/>
    <w:rsid w:val="2B31F1E2"/>
    <w:rsid w:val="2B77506F"/>
    <w:rsid w:val="2BB55E15"/>
    <w:rsid w:val="2BBF4A3E"/>
    <w:rsid w:val="2BCB3F55"/>
    <w:rsid w:val="2C021C73"/>
    <w:rsid w:val="2C073AB7"/>
    <w:rsid w:val="2C346230"/>
    <w:rsid w:val="2C7861B0"/>
    <w:rsid w:val="2CB84467"/>
    <w:rsid w:val="2CCA7691"/>
    <w:rsid w:val="2CD5CD71"/>
    <w:rsid w:val="2CF2DF5C"/>
    <w:rsid w:val="2D0BE279"/>
    <w:rsid w:val="2D0D4A80"/>
    <w:rsid w:val="2D611F14"/>
    <w:rsid w:val="2D9D860B"/>
    <w:rsid w:val="2DACC71A"/>
    <w:rsid w:val="2DE12291"/>
    <w:rsid w:val="2DF0455A"/>
    <w:rsid w:val="2DF32CE5"/>
    <w:rsid w:val="2E36C9A4"/>
    <w:rsid w:val="2E64A993"/>
    <w:rsid w:val="2E77BD8D"/>
    <w:rsid w:val="2E80A257"/>
    <w:rsid w:val="2E989E11"/>
    <w:rsid w:val="2ED92302"/>
    <w:rsid w:val="2EE790EF"/>
    <w:rsid w:val="2EF192E6"/>
    <w:rsid w:val="2F27AAC4"/>
    <w:rsid w:val="2F690BDD"/>
    <w:rsid w:val="2F6A4884"/>
    <w:rsid w:val="2F794823"/>
    <w:rsid w:val="2FD5E267"/>
    <w:rsid w:val="2FF4DB7D"/>
    <w:rsid w:val="2FF5DBFF"/>
    <w:rsid w:val="2FFEDAEE"/>
    <w:rsid w:val="30171420"/>
    <w:rsid w:val="3030FEFF"/>
    <w:rsid w:val="3055139E"/>
    <w:rsid w:val="3067BFD1"/>
    <w:rsid w:val="30EF8E1A"/>
    <w:rsid w:val="31019E15"/>
    <w:rsid w:val="3167361E"/>
    <w:rsid w:val="31B23D4D"/>
    <w:rsid w:val="3226822F"/>
    <w:rsid w:val="322E32B4"/>
    <w:rsid w:val="32554C9A"/>
    <w:rsid w:val="326F107C"/>
    <w:rsid w:val="32AF24EF"/>
    <w:rsid w:val="330718A3"/>
    <w:rsid w:val="332FB2EA"/>
    <w:rsid w:val="335E2B7B"/>
    <w:rsid w:val="3373F469"/>
    <w:rsid w:val="33AE5D84"/>
    <w:rsid w:val="33CED37E"/>
    <w:rsid w:val="34744AD7"/>
    <w:rsid w:val="34799079"/>
    <w:rsid w:val="35472E1F"/>
    <w:rsid w:val="355CFD08"/>
    <w:rsid w:val="35A06AC9"/>
    <w:rsid w:val="35A3DCC4"/>
    <w:rsid w:val="36196B9A"/>
    <w:rsid w:val="36299191"/>
    <w:rsid w:val="366E4A39"/>
    <w:rsid w:val="3675C9D9"/>
    <w:rsid w:val="3680E60A"/>
    <w:rsid w:val="370F91AF"/>
    <w:rsid w:val="37272800"/>
    <w:rsid w:val="3832632F"/>
    <w:rsid w:val="38540F7F"/>
    <w:rsid w:val="3878DA43"/>
    <w:rsid w:val="38E66C5A"/>
    <w:rsid w:val="392C7BAF"/>
    <w:rsid w:val="3932A9C6"/>
    <w:rsid w:val="3960B065"/>
    <w:rsid w:val="3967815E"/>
    <w:rsid w:val="39A32952"/>
    <w:rsid w:val="39B2A96D"/>
    <w:rsid w:val="39E273F5"/>
    <w:rsid w:val="39FBAD9B"/>
    <w:rsid w:val="3A143A4C"/>
    <w:rsid w:val="3A56DA33"/>
    <w:rsid w:val="3A9FE082"/>
    <w:rsid w:val="3AAE4C7D"/>
    <w:rsid w:val="3AC55620"/>
    <w:rsid w:val="3AF42FA6"/>
    <w:rsid w:val="3B1509D7"/>
    <w:rsid w:val="3B62298F"/>
    <w:rsid w:val="3B7E7B26"/>
    <w:rsid w:val="3B97B33C"/>
    <w:rsid w:val="3BB2BC2A"/>
    <w:rsid w:val="3C5E4458"/>
    <w:rsid w:val="3C9521F9"/>
    <w:rsid w:val="3CA4EB02"/>
    <w:rsid w:val="3CF4D794"/>
    <w:rsid w:val="3D385FF4"/>
    <w:rsid w:val="3D432DE0"/>
    <w:rsid w:val="3D839464"/>
    <w:rsid w:val="3DA52EFD"/>
    <w:rsid w:val="3DE0F8F7"/>
    <w:rsid w:val="3E5DED08"/>
    <w:rsid w:val="3E71F5DB"/>
    <w:rsid w:val="3E77D7AC"/>
    <w:rsid w:val="3E9F180E"/>
    <w:rsid w:val="3ECD6F91"/>
    <w:rsid w:val="3ECD87F2"/>
    <w:rsid w:val="3F03D869"/>
    <w:rsid w:val="3F0E1AAF"/>
    <w:rsid w:val="3F63F6E0"/>
    <w:rsid w:val="3F65865D"/>
    <w:rsid w:val="401F9D99"/>
    <w:rsid w:val="40328FC1"/>
    <w:rsid w:val="405B43D1"/>
    <w:rsid w:val="4065F346"/>
    <w:rsid w:val="406C4144"/>
    <w:rsid w:val="407FFFA1"/>
    <w:rsid w:val="40D52075"/>
    <w:rsid w:val="40DF18E9"/>
    <w:rsid w:val="414F2C71"/>
    <w:rsid w:val="421AC361"/>
    <w:rsid w:val="4230A0A3"/>
    <w:rsid w:val="4276F143"/>
    <w:rsid w:val="42F78617"/>
    <w:rsid w:val="434721B0"/>
    <w:rsid w:val="43537714"/>
    <w:rsid w:val="436714AC"/>
    <w:rsid w:val="4399563D"/>
    <w:rsid w:val="439A5097"/>
    <w:rsid w:val="439FD5D3"/>
    <w:rsid w:val="440E84E2"/>
    <w:rsid w:val="44213938"/>
    <w:rsid w:val="4421BBF4"/>
    <w:rsid w:val="4428A0BE"/>
    <w:rsid w:val="445FF72C"/>
    <w:rsid w:val="448A09AB"/>
    <w:rsid w:val="451EDE2A"/>
    <w:rsid w:val="45340F26"/>
    <w:rsid w:val="4561AF49"/>
    <w:rsid w:val="4590B686"/>
    <w:rsid w:val="4593373D"/>
    <w:rsid w:val="45C7AFD7"/>
    <w:rsid w:val="46346856"/>
    <w:rsid w:val="4698277E"/>
    <w:rsid w:val="46CF324B"/>
    <w:rsid w:val="4736000A"/>
    <w:rsid w:val="4767C883"/>
    <w:rsid w:val="479168A0"/>
    <w:rsid w:val="4795A044"/>
    <w:rsid w:val="47C2A52A"/>
    <w:rsid w:val="47C723E1"/>
    <w:rsid w:val="48062993"/>
    <w:rsid w:val="483B60DF"/>
    <w:rsid w:val="483F9315"/>
    <w:rsid w:val="489102DD"/>
    <w:rsid w:val="48921701"/>
    <w:rsid w:val="48ED53DF"/>
    <w:rsid w:val="49999A3C"/>
    <w:rsid w:val="49CC7B66"/>
    <w:rsid w:val="4A3489F3"/>
    <w:rsid w:val="4A58ECB3"/>
    <w:rsid w:val="4A740D4D"/>
    <w:rsid w:val="4A97034D"/>
    <w:rsid w:val="4AACA57D"/>
    <w:rsid w:val="4ADB6839"/>
    <w:rsid w:val="4AF70559"/>
    <w:rsid w:val="4B189968"/>
    <w:rsid w:val="4B6BC0BC"/>
    <w:rsid w:val="4BCFA61E"/>
    <w:rsid w:val="4BF86AB2"/>
    <w:rsid w:val="4CC816A6"/>
    <w:rsid w:val="4CF51216"/>
    <w:rsid w:val="4D0FBFAC"/>
    <w:rsid w:val="4D112CB9"/>
    <w:rsid w:val="4D339902"/>
    <w:rsid w:val="4D3A71BA"/>
    <w:rsid w:val="4D3B8C8C"/>
    <w:rsid w:val="4D44CD9A"/>
    <w:rsid w:val="4D856720"/>
    <w:rsid w:val="4D87D7C1"/>
    <w:rsid w:val="4DBD9EFA"/>
    <w:rsid w:val="4DC0948E"/>
    <w:rsid w:val="4E8CF1F4"/>
    <w:rsid w:val="4EC4B4A8"/>
    <w:rsid w:val="4EE87003"/>
    <w:rsid w:val="4EFAFF9D"/>
    <w:rsid w:val="4F169F97"/>
    <w:rsid w:val="4F3880A1"/>
    <w:rsid w:val="4F514E37"/>
    <w:rsid w:val="4F5774A6"/>
    <w:rsid w:val="4F7927D6"/>
    <w:rsid w:val="4F864D58"/>
    <w:rsid w:val="4F94B6E1"/>
    <w:rsid w:val="4FAFCA86"/>
    <w:rsid w:val="4FB113F5"/>
    <w:rsid w:val="4FB1F521"/>
    <w:rsid w:val="4FDBCB81"/>
    <w:rsid w:val="5053773E"/>
    <w:rsid w:val="509F8825"/>
    <w:rsid w:val="50C78C26"/>
    <w:rsid w:val="50CF0DA7"/>
    <w:rsid w:val="5113251A"/>
    <w:rsid w:val="511B0938"/>
    <w:rsid w:val="512601CA"/>
    <w:rsid w:val="512A1BDF"/>
    <w:rsid w:val="513A005E"/>
    <w:rsid w:val="520CC0E1"/>
    <w:rsid w:val="522369D4"/>
    <w:rsid w:val="5240B11B"/>
    <w:rsid w:val="5245DAFE"/>
    <w:rsid w:val="52774FD8"/>
    <w:rsid w:val="5285293E"/>
    <w:rsid w:val="52AA9385"/>
    <w:rsid w:val="52B8E6CF"/>
    <w:rsid w:val="5320BFCB"/>
    <w:rsid w:val="5322F4DA"/>
    <w:rsid w:val="532CBC01"/>
    <w:rsid w:val="532F41BC"/>
    <w:rsid w:val="53330C71"/>
    <w:rsid w:val="5366F945"/>
    <w:rsid w:val="53733FB3"/>
    <w:rsid w:val="53E673CF"/>
    <w:rsid w:val="540FC7BF"/>
    <w:rsid w:val="547333BF"/>
    <w:rsid w:val="54B643AB"/>
    <w:rsid w:val="555DE218"/>
    <w:rsid w:val="556EC807"/>
    <w:rsid w:val="55911854"/>
    <w:rsid w:val="55BAFBF4"/>
    <w:rsid w:val="55CA72C6"/>
    <w:rsid w:val="55DBAB06"/>
    <w:rsid w:val="561620E8"/>
    <w:rsid w:val="567B73B0"/>
    <w:rsid w:val="56A0FECD"/>
    <w:rsid w:val="56A744C6"/>
    <w:rsid w:val="56C9DC1C"/>
    <w:rsid w:val="57275CA7"/>
    <w:rsid w:val="573A33D7"/>
    <w:rsid w:val="575C3C4A"/>
    <w:rsid w:val="575D00AE"/>
    <w:rsid w:val="575E3762"/>
    <w:rsid w:val="576A347D"/>
    <w:rsid w:val="57B9481D"/>
    <w:rsid w:val="57E32249"/>
    <w:rsid w:val="57E833FC"/>
    <w:rsid w:val="57EC866A"/>
    <w:rsid w:val="58089A7F"/>
    <w:rsid w:val="58200725"/>
    <w:rsid w:val="584465C7"/>
    <w:rsid w:val="58450E5B"/>
    <w:rsid w:val="5864FEB1"/>
    <w:rsid w:val="587604F8"/>
    <w:rsid w:val="589B1F7D"/>
    <w:rsid w:val="58CF81FB"/>
    <w:rsid w:val="590375A2"/>
    <w:rsid w:val="5A1EF6D7"/>
    <w:rsid w:val="5A694F23"/>
    <w:rsid w:val="5A7335FA"/>
    <w:rsid w:val="5ADD93FF"/>
    <w:rsid w:val="5AE21DEE"/>
    <w:rsid w:val="5AEAB3B1"/>
    <w:rsid w:val="5B72D9E1"/>
    <w:rsid w:val="5BAD2D0F"/>
    <w:rsid w:val="5BD9A9E3"/>
    <w:rsid w:val="5C0A5BF4"/>
    <w:rsid w:val="5C6B187C"/>
    <w:rsid w:val="5CDE7689"/>
    <w:rsid w:val="5CFFE577"/>
    <w:rsid w:val="5D0142AD"/>
    <w:rsid w:val="5D4514E2"/>
    <w:rsid w:val="5D53D3E3"/>
    <w:rsid w:val="5DF7DA35"/>
    <w:rsid w:val="5E202CAE"/>
    <w:rsid w:val="5E2363F4"/>
    <w:rsid w:val="5E311EDB"/>
    <w:rsid w:val="5E524A81"/>
    <w:rsid w:val="5E7ECCB2"/>
    <w:rsid w:val="5EDF2A3A"/>
    <w:rsid w:val="5EF67F57"/>
    <w:rsid w:val="5F169013"/>
    <w:rsid w:val="5F303DFF"/>
    <w:rsid w:val="5F5828FB"/>
    <w:rsid w:val="5F838D79"/>
    <w:rsid w:val="5FEB6EC3"/>
    <w:rsid w:val="606098CF"/>
    <w:rsid w:val="608A2844"/>
    <w:rsid w:val="6093D36E"/>
    <w:rsid w:val="6096774D"/>
    <w:rsid w:val="609E55E9"/>
    <w:rsid w:val="60B253BD"/>
    <w:rsid w:val="60D00B58"/>
    <w:rsid w:val="611B9ECD"/>
    <w:rsid w:val="61A43F0C"/>
    <w:rsid w:val="61ADDC90"/>
    <w:rsid w:val="61C888C1"/>
    <w:rsid w:val="61E38D33"/>
    <w:rsid w:val="61F45BCA"/>
    <w:rsid w:val="624A0F8E"/>
    <w:rsid w:val="624EBE11"/>
    <w:rsid w:val="62845316"/>
    <w:rsid w:val="628C2686"/>
    <w:rsid w:val="629BE1ED"/>
    <w:rsid w:val="62EC94E2"/>
    <w:rsid w:val="62F2F130"/>
    <w:rsid w:val="63259F48"/>
    <w:rsid w:val="63B5818A"/>
    <w:rsid w:val="63F7E80D"/>
    <w:rsid w:val="640D0AC4"/>
    <w:rsid w:val="641D974C"/>
    <w:rsid w:val="64250E30"/>
    <w:rsid w:val="642736DE"/>
    <w:rsid w:val="64897D9A"/>
    <w:rsid w:val="649B3AC9"/>
    <w:rsid w:val="64E28ABF"/>
    <w:rsid w:val="64EBD275"/>
    <w:rsid w:val="650A50F9"/>
    <w:rsid w:val="6524082F"/>
    <w:rsid w:val="6562E005"/>
    <w:rsid w:val="659B2A84"/>
    <w:rsid w:val="65C406FC"/>
    <w:rsid w:val="65D0D27B"/>
    <w:rsid w:val="66140B33"/>
    <w:rsid w:val="664EC970"/>
    <w:rsid w:val="6658260C"/>
    <w:rsid w:val="66B98D76"/>
    <w:rsid w:val="66E1ED6F"/>
    <w:rsid w:val="673787BD"/>
    <w:rsid w:val="67408CDD"/>
    <w:rsid w:val="67637791"/>
    <w:rsid w:val="67922F3F"/>
    <w:rsid w:val="67AD8145"/>
    <w:rsid w:val="67B8C5E8"/>
    <w:rsid w:val="67CDA7D7"/>
    <w:rsid w:val="67FE5060"/>
    <w:rsid w:val="68204382"/>
    <w:rsid w:val="683BC854"/>
    <w:rsid w:val="687D97DF"/>
    <w:rsid w:val="68BD8DE2"/>
    <w:rsid w:val="69084DBE"/>
    <w:rsid w:val="6929A316"/>
    <w:rsid w:val="69AA5C47"/>
    <w:rsid w:val="69C3E465"/>
    <w:rsid w:val="6A05E543"/>
    <w:rsid w:val="6A126536"/>
    <w:rsid w:val="6A51B8FB"/>
    <w:rsid w:val="6A7A49A2"/>
    <w:rsid w:val="6A7BDB62"/>
    <w:rsid w:val="6AA41080"/>
    <w:rsid w:val="6B140827"/>
    <w:rsid w:val="6B646307"/>
    <w:rsid w:val="6B749588"/>
    <w:rsid w:val="6C3143AF"/>
    <w:rsid w:val="6CB3D3B7"/>
    <w:rsid w:val="6CFB65C7"/>
    <w:rsid w:val="6D27073A"/>
    <w:rsid w:val="6D902FB1"/>
    <w:rsid w:val="6E05E2DF"/>
    <w:rsid w:val="6E2DA7F2"/>
    <w:rsid w:val="6E4BD805"/>
    <w:rsid w:val="6E6A0D90"/>
    <w:rsid w:val="6E769801"/>
    <w:rsid w:val="6EA51917"/>
    <w:rsid w:val="6EFC622E"/>
    <w:rsid w:val="6F20048D"/>
    <w:rsid w:val="6F6C560C"/>
    <w:rsid w:val="6FA420A3"/>
    <w:rsid w:val="6FC83A2A"/>
    <w:rsid w:val="700EE310"/>
    <w:rsid w:val="7010928F"/>
    <w:rsid w:val="70206D8F"/>
    <w:rsid w:val="704BBB7B"/>
    <w:rsid w:val="709E66F9"/>
    <w:rsid w:val="70B7E83A"/>
    <w:rsid w:val="7153B8A7"/>
    <w:rsid w:val="71DA69C0"/>
    <w:rsid w:val="72064234"/>
    <w:rsid w:val="724758C3"/>
    <w:rsid w:val="7260566B"/>
    <w:rsid w:val="7278825D"/>
    <w:rsid w:val="7296B78B"/>
    <w:rsid w:val="729FFFE7"/>
    <w:rsid w:val="72B03671"/>
    <w:rsid w:val="72B2865A"/>
    <w:rsid w:val="735D7C71"/>
    <w:rsid w:val="7371A802"/>
    <w:rsid w:val="738BE95B"/>
    <w:rsid w:val="73BB45DD"/>
    <w:rsid w:val="74818EBF"/>
    <w:rsid w:val="74988F7E"/>
    <w:rsid w:val="749A92CA"/>
    <w:rsid w:val="749C5678"/>
    <w:rsid w:val="74A439C3"/>
    <w:rsid w:val="74B9169D"/>
    <w:rsid w:val="74E3B2BA"/>
    <w:rsid w:val="75909258"/>
    <w:rsid w:val="759AE98C"/>
    <w:rsid w:val="763547D7"/>
    <w:rsid w:val="7672ADF9"/>
    <w:rsid w:val="76B25F2C"/>
    <w:rsid w:val="76BF066E"/>
    <w:rsid w:val="76DBD96F"/>
    <w:rsid w:val="77039FC4"/>
    <w:rsid w:val="771C67D8"/>
    <w:rsid w:val="773AD5D2"/>
    <w:rsid w:val="775F3169"/>
    <w:rsid w:val="776FE933"/>
    <w:rsid w:val="777BB518"/>
    <w:rsid w:val="77EF5F90"/>
    <w:rsid w:val="7813D14D"/>
    <w:rsid w:val="781D2032"/>
    <w:rsid w:val="784EFC22"/>
    <w:rsid w:val="785BACF9"/>
    <w:rsid w:val="78628966"/>
    <w:rsid w:val="78939C8C"/>
    <w:rsid w:val="789659AD"/>
    <w:rsid w:val="78A600B1"/>
    <w:rsid w:val="78AAB0A8"/>
    <w:rsid w:val="78BABAC7"/>
    <w:rsid w:val="78BB2A9A"/>
    <w:rsid w:val="78D48DC4"/>
    <w:rsid w:val="78E68418"/>
    <w:rsid w:val="78E79D4B"/>
    <w:rsid w:val="79B0E5B2"/>
    <w:rsid w:val="7A2E2056"/>
    <w:rsid w:val="7A3568FB"/>
    <w:rsid w:val="7A38503C"/>
    <w:rsid w:val="7AC637DC"/>
    <w:rsid w:val="7B36C041"/>
    <w:rsid w:val="7B6388DF"/>
    <w:rsid w:val="7B6F1A11"/>
    <w:rsid w:val="7B973C9A"/>
    <w:rsid w:val="7C14CE6E"/>
    <w:rsid w:val="7C258001"/>
    <w:rsid w:val="7C380889"/>
    <w:rsid w:val="7CD0B336"/>
    <w:rsid w:val="7D1D7D70"/>
    <w:rsid w:val="7D1E9C13"/>
    <w:rsid w:val="7D26CB23"/>
    <w:rsid w:val="7D6AE92A"/>
    <w:rsid w:val="7D779175"/>
    <w:rsid w:val="7D82B9EE"/>
    <w:rsid w:val="7DB0726D"/>
    <w:rsid w:val="7DD555B7"/>
    <w:rsid w:val="7DDC4B7E"/>
    <w:rsid w:val="7DE5417A"/>
    <w:rsid w:val="7DF2A45A"/>
    <w:rsid w:val="7E1D782D"/>
    <w:rsid w:val="7E2F3510"/>
    <w:rsid w:val="7E576145"/>
    <w:rsid w:val="7E71DC87"/>
    <w:rsid w:val="7E87C7FC"/>
    <w:rsid w:val="7EBE7E86"/>
    <w:rsid w:val="7F1DB6D9"/>
    <w:rsid w:val="7F255F0C"/>
    <w:rsid w:val="7F33528B"/>
    <w:rsid w:val="7F49ADA4"/>
    <w:rsid w:val="7F72D69D"/>
    <w:rsid w:val="7F7D0141"/>
    <w:rsid w:val="7F8261D4"/>
    <w:rsid w:val="7FCAB369"/>
    <w:rsid w:val="7FDFF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D42AD833-89BA-4314-B98B-9B3C92E8F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5D0A8E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F0B11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538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538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538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53879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4D46CB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ui-provider">
    <w:name w:val="ui-provider"/>
    <w:basedOn w:val="DefaultParagraphFont"/>
    <w:rsid w:val="00474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4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4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5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90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71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561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54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261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594D8F-276E-408D-A589-FFA6C94CFC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171</TotalTime>
  <Pages>2</Pages>
  <Words>262</Words>
  <Characters>1356</Characters>
  <Application>Microsoft Office Word</Application>
  <DocSecurity>0</DocSecurity>
  <Lines>33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- RAN2#123-bis</cp:lastModifiedBy>
  <cp:revision>155</cp:revision>
  <cp:lastPrinted>2008-02-01T03:09:00Z</cp:lastPrinted>
  <dcterms:created xsi:type="dcterms:W3CDTF">2023-02-16T21:04:00Z</dcterms:created>
  <dcterms:modified xsi:type="dcterms:W3CDTF">2023-10-20T17:21:00Z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